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B291C" w14:textId="5F1ACFA2" w:rsidR="006E5D65" w:rsidRPr="00E960BB" w:rsidRDefault="00997F14" w:rsidP="44060081">
      <w:pPr>
        <w:spacing w:line="240" w:lineRule="auto"/>
        <w:jc w:val="right"/>
        <w:rPr>
          <w:rFonts w:ascii="Corbel" w:hAnsi="Corbel"/>
          <w:i/>
          <w:iCs/>
        </w:rPr>
      </w:pPr>
      <w:r w:rsidRPr="44060081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5499F" w:rsidRPr="44060081">
        <w:rPr>
          <w:rFonts w:ascii="Corbel" w:hAnsi="Corbel"/>
          <w:i/>
          <w:iCs/>
        </w:rPr>
        <w:t xml:space="preserve">Załącznik nr 1.5 do Zarządzenia Rektora UR  nr </w:t>
      </w:r>
      <w:r w:rsidR="7EAE3492" w:rsidRPr="44060081">
        <w:rPr>
          <w:rFonts w:ascii="Corbel" w:hAnsi="Corbel"/>
          <w:i/>
          <w:iCs/>
        </w:rPr>
        <w:t>61/2025</w:t>
      </w:r>
    </w:p>
    <w:p w14:paraId="45550AA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C375D6" w14:textId="1D25ADC8" w:rsidR="0085747A" w:rsidRDefault="0071620A" w:rsidP="00AF42E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5516D303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5516D303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AF42ED" w:rsidRPr="5516D303">
        <w:rPr>
          <w:rFonts w:ascii="Corbel" w:hAnsi="Corbel"/>
          <w:i/>
          <w:iCs/>
          <w:smallCaps/>
          <w:sz w:val="24"/>
          <w:szCs w:val="24"/>
        </w:rPr>
        <w:t>202</w:t>
      </w:r>
      <w:r w:rsidR="11A56564" w:rsidRPr="5516D303">
        <w:rPr>
          <w:rFonts w:ascii="Corbel" w:hAnsi="Corbel"/>
          <w:i/>
          <w:iCs/>
          <w:smallCaps/>
          <w:sz w:val="24"/>
          <w:szCs w:val="24"/>
        </w:rPr>
        <w:t>5</w:t>
      </w:r>
      <w:r w:rsidR="00AF42ED" w:rsidRPr="5516D303">
        <w:rPr>
          <w:rFonts w:ascii="Corbel" w:hAnsi="Corbel"/>
          <w:i/>
          <w:iCs/>
          <w:smallCaps/>
          <w:sz w:val="24"/>
          <w:szCs w:val="24"/>
        </w:rPr>
        <w:t>-20</w:t>
      </w:r>
      <w:r w:rsidR="70329818" w:rsidRPr="5516D303">
        <w:rPr>
          <w:rFonts w:ascii="Corbel" w:hAnsi="Corbel"/>
          <w:i/>
          <w:iCs/>
          <w:smallCaps/>
          <w:sz w:val="24"/>
          <w:szCs w:val="24"/>
        </w:rPr>
        <w:t>30</w:t>
      </w:r>
      <w:r w:rsidR="00EA4832" w:rsidRPr="5516D303">
        <w:rPr>
          <w:rFonts w:ascii="Corbel" w:hAnsi="Corbel"/>
          <w:i/>
          <w:iCs/>
          <w:smallCaps/>
          <w:sz w:val="24"/>
          <w:szCs w:val="24"/>
        </w:rPr>
        <w:t xml:space="preserve">        </w:t>
      </w:r>
      <w:r>
        <w:br/>
      </w:r>
      <w:r w:rsidR="00EA4832" w:rsidRPr="5516D303">
        <w:rPr>
          <w:rFonts w:ascii="Corbel" w:hAnsi="Corbel"/>
          <w:i/>
          <w:iCs/>
          <w:sz w:val="24"/>
          <w:szCs w:val="24"/>
        </w:rPr>
        <w:t xml:space="preserve">                                            </w:t>
      </w:r>
      <w:r w:rsidR="0085747A" w:rsidRPr="5516D303">
        <w:rPr>
          <w:rFonts w:ascii="Corbel" w:hAnsi="Corbel"/>
          <w:i/>
          <w:iCs/>
          <w:sz w:val="20"/>
          <w:szCs w:val="20"/>
        </w:rPr>
        <w:t>(skrajne daty</w:t>
      </w:r>
      <w:r w:rsidR="0085747A" w:rsidRPr="5516D303">
        <w:rPr>
          <w:rFonts w:ascii="Corbel" w:hAnsi="Corbel"/>
          <w:sz w:val="20"/>
          <w:szCs w:val="20"/>
        </w:rPr>
        <w:t>)</w:t>
      </w:r>
    </w:p>
    <w:p w14:paraId="3E8C6E01" w14:textId="6A4EBCFE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836E4E">
        <w:rPr>
          <w:rFonts w:ascii="Corbel" w:hAnsi="Corbel"/>
          <w:sz w:val="20"/>
          <w:szCs w:val="20"/>
        </w:rPr>
        <w:t>20</w:t>
      </w:r>
      <w:r w:rsidR="00AF42ED">
        <w:rPr>
          <w:rFonts w:ascii="Corbel" w:hAnsi="Corbel"/>
          <w:sz w:val="20"/>
          <w:szCs w:val="20"/>
        </w:rPr>
        <w:t>2</w:t>
      </w:r>
      <w:r w:rsidR="1D29E3B3">
        <w:rPr>
          <w:rFonts w:ascii="Corbel" w:hAnsi="Corbel"/>
          <w:sz w:val="20"/>
          <w:szCs w:val="20"/>
        </w:rPr>
        <w:t>6</w:t>
      </w:r>
      <w:r w:rsidR="00836E4E">
        <w:rPr>
          <w:rFonts w:ascii="Corbel" w:hAnsi="Corbel"/>
          <w:sz w:val="20"/>
          <w:szCs w:val="20"/>
        </w:rPr>
        <w:t>/20</w:t>
      </w:r>
      <w:r w:rsidR="00002036">
        <w:rPr>
          <w:rFonts w:ascii="Corbel" w:hAnsi="Corbel"/>
          <w:sz w:val="20"/>
          <w:szCs w:val="20"/>
        </w:rPr>
        <w:t>2</w:t>
      </w:r>
      <w:r w:rsidR="7DEC36A7">
        <w:rPr>
          <w:rFonts w:ascii="Corbel" w:hAnsi="Corbel"/>
          <w:sz w:val="20"/>
          <w:szCs w:val="20"/>
        </w:rPr>
        <w:t>7</w:t>
      </w:r>
    </w:p>
    <w:p w14:paraId="2C64FF5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A4AAC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F6DE51" w14:textId="77777777" w:rsidTr="7D196A92">
        <w:tc>
          <w:tcPr>
            <w:tcW w:w="2694" w:type="dxa"/>
            <w:vAlign w:val="center"/>
          </w:tcPr>
          <w:p w14:paraId="7D38B65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B8E35B" w14:textId="63C149CF" w:rsidR="0085747A" w:rsidRPr="009C54AE" w:rsidRDefault="00DC6A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muzycznej</w:t>
            </w:r>
          </w:p>
        </w:tc>
      </w:tr>
      <w:tr w:rsidR="0085747A" w:rsidRPr="009C54AE" w14:paraId="604374B2" w14:textId="77777777" w:rsidTr="7D196A92">
        <w:tc>
          <w:tcPr>
            <w:tcW w:w="2694" w:type="dxa"/>
            <w:vAlign w:val="center"/>
          </w:tcPr>
          <w:p w14:paraId="27BBB5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2DB9F2" w14:textId="4B346E35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7418D39" w14:textId="77777777" w:rsidTr="7D196A92">
        <w:tc>
          <w:tcPr>
            <w:tcW w:w="2694" w:type="dxa"/>
            <w:vAlign w:val="center"/>
          </w:tcPr>
          <w:p w14:paraId="16E0AD3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6163E1" w14:textId="40F245A5" w:rsidR="0085747A" w:rsidRPr="009C54AE" w:rsidRDefault="378166FB" w:rsidP="5516D30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516D30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5B9FF310" w14:textId="77777777" w:rsidTr="7D196A92">
        <w:tc>
          <w:tcPr>
            <w:tcW w:w="2694" w:type="dxa"/>
            <w:vAlign w:val="center"/>
          </w:tcPr>
          <w:p w14:paraId="58D39F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7B24C" w14:textId="63DA0959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Pedagogiki Przedszkolnej i Wczesnoszkolnej</w:t>
            </w:r>
          </w:p>
        </w:tc>
      </w:tr>
      <w:tr w:rsidR="0085747A" w:rsidRPr="009C54AE" w14:paraId="341C2847" w14:textId="77777777" w:rsidTr="7D196A92">
        <w:tc>
          <w:tcPr>
            <w:tcW w:w="2694" w:type="dxa"/>
            <w:vAlign w:val="center"/>
          </w:tcPr>
          <w:p w14:paraId="223C84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B04A39" w14:textId="28C57511" w:rsidR="0085747A" w:rsidRPr="009C54AE" w:rsidRDefault="00836E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72CD6A6A" w14:textId="77777777" w:rsidTr="7D196A92">
        <w:tc>
          <w:tcPr>
            <w:tcW w:w="2694" w:type="dxa"/>
            <w:vAlign w:val="center"/>
          </w:tcPr>
          <w:p w14:paraId="3741EEC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7230F7" w14:textId="6BCACA92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5E74D63" w14:textId="77777777" w:rsidTr="7D196A92">
        <w:tc>
          <w:tcPr>
            <w:tcW w:w="2694" w:type="dxa"/>
            <w:vAlign w:val="center"/>
          </w:tcPr>
          <w:p w14:paraId="4D7859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1E7E7D" w14:textId="535E4E87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6960E56" w14:textId="77777777" w:rsidTr="7D196A92">
        <w:tc>
          <w:tcPr>
            <w:tcW w:w="2694" w:type="dxa"/>
            <w:vAlign w:val="center"/>
          </w:tcPr>
          <w:p w14:paraId="0590AF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B6EC5B" w14:textId="25589BDF" w:rsidR="0085747A" w:rsidRPr="009C54AE" w:rsidRDefault="000E1C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83997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FD5D4BC" w14:textId="77777777" w:rsidTr="7D196A92">
        <w:tc>
          <w:tcPr>
            <w:tcW w:w="2694" w:type="dxa"/>
            <w:vAlign w:val="center"/>
          </w:tcPr>
          <w:p w14:paraId="75B0EA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815B7" w14:textId="6166AF23" w:rsidR="0085747A" w:rsidRPr="009C54AE" w:rsidRDefault="00836E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DC6A10">
              <w:rPr>
                <w:rFonts w:ascii="Corbel" w:hAnsi="Corbel"/>
                <w:b w:val="0"/>
                <w:sz w:val="24"/>
                <w:szCs w:val="24"/>
              </w:rPr>
              <w:t xml:space="preserve"> 3</w:t>
            </w:r>
          </w:p>
        </w:tc>
      </w:tr>
      <w:tr w:rsidR="0085747A" w:rsidRPr="009C54AE" w14:paraId="20BB1DEB" w14:textId="77777777" w:rsidTr="7D196A92">
        <w:tc>
          <w:tcPr>
            <w:tcW w:w="2694" w:type="dxa"/>
            <w:vAlign w:val="center"/>
          </w:tcPr>
          <w:p w14:paraId="294F26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86215F" w14:textId="39100201" w:rsidR="0085747A" w:rsidRPr="009C54AE" w:rsidRDefault="00DB35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DC6A10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="00923D7D" w:rsidRPr="009C54AE" w14:paraId="1D2918F3" w14:textId="77777777" w:rsidTr="7D196A92">
        <w:tc>
          <w:tcPr>
            <w:tcW w:w="2694" w:type="dxa"/>
            <w:vAlign w:val="center"/>
          </w:tcPr>
          <w:p w14:paraId="4577832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EE8320" w14:textId="3B59A975" w:rsidR="00923D7D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E00E1D0" w14:textId="77777777" w:rsidTr="7D196A92">
        <w:tc>
          <w:tcPr>
            <w:tcW w:w="2694" w:type="dxa"/>
            <w:vAlign w:val="center"/>
          </w:tcPr>
          <w:p w14:paraId="4CAEF0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41D121" w14:textId="7735D724" w:rsidR="0085747A" w:rsidRPr="009C54AE" w:rsidRDefault="42DD4CB7" w:rsidP="6EB56C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D196A92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E1005" w:rsidRPr="7D196A92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7541D3" w:rsidRPr="7D196A92">
              <w:rPr>
                <w:rFonts w:ascii="Corbel" w:hAnsi="Corbel"/>
                <w:b w:val="0"/>
                <w:sz w:val="24"/>
                <w:szCs w:val="24"/>
              </w:rPr>
              <w:t>Wojciech Motyka</w:t>
            </w:r>
            <w:r w:rsidR="25C3913F" w:rsidRPr="7D196A92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5B1235DE" w:rsidRPr="7D196A92">
              <w:rPr>
                <w:rFonts w:ascii="Corbel" w:hAnsi="Corbel"/>
                <w:b w:val="0"/>
                <w:sz w:val="24"/>
                <w:szCs w:val="24"/>
              </w:rPr>
              <w:t xml:space="preserve"> dr Janusz Boczar</w:t>
            </w:r>
            <w:r w:rsidR="00CE1005" w:rsidRPr="7D196A9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3BF18A4E" w14:textId="77777777" w:rsidTr="7D196A92">
        <w:tc>
          <w:tcPr>
            <w:tcW w:w="2694" w:type="dxa"/>
            <w:vAlign w:val="center"/>
          </w:tcPr>
          <w:p w14:paraId="32E3C8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803155" w14:textId="27C38643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C53B8E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2E9B60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F9469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17030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BDBB305" w14:textId="77777777" w:rsidTr="00CE10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F0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F083EA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53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DC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E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A7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68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A2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42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C0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6E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930C3" w:rsidRPr="009C54AE" w14:paraId="786CCAC2" w14:textId="77777777" w:rsidTr="00CE10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AF91" w14:textId="08B2BC23" w:rsidR="007930C3" w:rsidRPr="009C54AE" w:rsidRDefault="007930C3" w:rsidP="007930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251D" w14:textId="44FA9A73" w:rsidR="007930C3" w:rsidRPr="009C54AE" w:rsidRDefault="007930C3" w:rsidP="007930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C8C3" w14:textId="44A3C926" w:rsidR="007930C3" w:rsidRPr="009C54AE" w:rsidRDefault="007930C3" w:rsidP="007930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CB2A" w14:textId="47E6ABF4" w:rsidR="007930C3" w:rsidRPr="009C54AE" w:rsidRDefault="007930C3" w:rsidP="007930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DA6E" w14:textId="77777777" w:rsidR="007930C3" w:rsidRPr="009C54AE" w:rsidRDefault="007930C3" w:rsidP="007930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9570" w14:textId="77777777" w:rsidR="007930C3" w:rsidRPr="009C54AE" w:rsidRDefault="007930C3" w:rsidP="007930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BD9B" w14:textId="77777777" w:rsidR="007930C3" w:rsidRPr="009C54AE" w:rsidRDefault="007930C3" w:rsidP="007930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CDEE" w14:textId="77777777" w:rsidR="007930C3" w:rsidRPr="009C54AE" w:rsidRDefault="007930C3" w:rsidP="007930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0F82" w14:textId="77777777" w:rsidR="007930C3" w:rsidRPr="009C54AE" w:rsidRDefault="007930C3" w:rsidP="007930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C538" w14:textId="7556DC3E" w:rsidR="007930C3" w:rsidRPr="009C54AE" w:rsidRDefault="007930C3" w:rsidP="007930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0871ABF" w14:textId="77777777" w:rsidR="00923D7D" w:rsidRPr="009C54AE" w:rsidRDefault="00923D7D" w:rsidP="00B1740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A19E2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E1A307C" w14:textId="4D110330" w:rsidR="0085747A" w:rsidRPr="00CE1005" w:rsidRDefault="00836E4E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/>
          <w:bCs/>
          <w:szCs w:val="24"/>
          <w:u w:val="single"/>
        </w:rPr>
        <w:t>x</w:t>
      </w:r>
      <w:r w:rsidR="0085747A"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DC2E7E0" w14:textId="260A924A" w:rsidR="0085747A" w:rsidRPr="007930C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930C3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19466C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DC1C6FC" w14:textId="35A6D5B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="00CE1005" w:rsidRPr="009C54AE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55E8F4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849E8C" w14:textId="65C34064" w:rsidR="00EB6355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71F30ED" w14:textId="77777777" w:rsidTr="00745302">
        <w:tc>
          <w:tcPr>
            <w:tcW w:w="9670" w:type="dxa"/>
          </w:tcPr>
          <w:p w14:paraId="298D91CD" w14:textId="3ED77F57" w:rsidR="0085747A" w:rsidRPr="009C54AE" w:rsidRDefault="00E04D8F" w:rsidP="00A23F0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zasad muzyki, słuch muzyczny i poczucie rytmu.</w:t>
            </w:r>
          </w:p>
        </w:tc>
      </w:tr>
    </w:tbl>
    <w:p w14:paraId="190A0882" w14:textId="12F78B21" w:rsidR="00EB6355" w:rsidRDefault="00EB6355" w:rsidP="5516D303">
      <w:pPr>
        <w:pStyle w:val="Punktygwne"/>
        <w:spacing w:before="0" w:after="0"/>
        <w:rPr>
          <w:rFonts w:ascii="Corbel" w:hAnsi="Corbel"/>
        </w:rPr>
      </w:pPr>
    </w:p>
    <w:p w14:paraId="3F85E0EF" w14:textId="42588EE8" w:rsidR="5516D303" w:rsidRDefault="5516D303" w:rsidP="5516D303">
      <w:pPr>
        <w:pStyle w:val="Punktygwne"/>
        <w:spacing w:before="0" w:after="0"/>
        <w:rPr>
          <w:rFonts w:ascii="Corbel" w:hAnsi="Corbel"/>
        </w:rPr>
      </w:pPr>
    </w:p>
    <w:p w14:paraId="0EC8E4C9" w14:textId="6FE4CE95" w:rsidR="5516D303" w:rsidRDefault="5516D303" w:rsidP="5516D303">
      <w:pPr>
        <w:pStyle w:val="Punktygwne"/>
        <w:spacing w:before="0" w:after="0"/>
        <w:rPr>
          <w:rFonts w:ascii="Corbel" w:hAnsi="Corbel"/>
        </w:rPr>
      </w:pPr>
    </w:p>
    <w:p w14:paraId="709A34C4" w14:textId="3F2259E6" w:rsidR="5516D303" w:rsidRDefault="5516D303" w:rsidP="5516D303">
      <w:pPr>
        <w:pStyle w:val="Punktygwne"/>
        <w:spacing w:before="0" w:after="0"/>
        <w:rPr>
          <w:rFonts w:ascii="Corbel" w:hAnsi="Corbel"/>
        </w:rPr>
      </w:pPr>
    </w:p>
    <w:p w14:paraId="11CA9316" w14:textId="252E3E1E" w:rsidR="5516D303" w:rsidRDefault="5516D303" w:rsidP="5516D303">
      <w:pPr>
        <w:pStyle w:val="Punktygwne"/>
        <w:spacing w:before="0" w:after="0"/>
        <w:rPr>
          <w:rFonts w:ascii="Corbel" w:hAnsi="Corbel"/>
        </w:rPr>
      </w:pPr>
    </w:p>
    <w:p w14:paraId="4FC0C6C2" w14:textId="10C4CB13" w:rsidR="5516D303" w:rsidRDefault="5516D303" w:rsidP="5516D303">
      <w:pPr>
        <w:pStyle w:val="Punktygwne"/>
        <w:spacing w:before="0" w:after="0"/>
        <w:rPr>
          <w:rFonts w:ascii="Corbel" w:hAnsi="Corbel"/>
        </w:rPr>
      </w:pPr>
    </w:p>
    <w:p w14:paraId="50019793" w14:textId="1204A1A7" w:rsidR="5516D303" w:rsidRDefault="5516D303" w:rsidP="5516D303">
      <w:pPr>
        <w:pStyle w:val="Punktygwne"/>
        <w:spacing w:before="0" w:after="0"/>
        <w:rPr>
          <w:rFonts w:ascii="Corbel" w:hAnsi="Corbel"/>
        </w:rPr>
      </w:pPr>
    </w:p>
    <w:p w14:paraId="46FBE7AE" w14:textId="459D3B2A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1E41B5">
        <w:rPr>
          <w:rFonts w:ascii="Corbel" w:hAnsi="Corbel"/>
          <w:szCs w:val="24"/>
        </w:rPr>
        <w:t>SIĘ,</w:t>
      </w:r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8F3D13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AEA82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376240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6340BC8D" w14:textId="77777777" w:rsidTr="00923D7D">
        <w:tc>
          <w:tcPr>
            <w:tcW w:w="851" w:type="dxa"/>
            <w:vAlign w:val="center"/>
          </w:tcPr>
          <w:p w14:paraId="46511967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0485DBC" w14:textId="67EB1E41" w:rsidR="0085747A" w:rsidRPr="0061490C" w:rsidRDefault="00AC5B20" w:rsidP="00A23F0D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Rozwijanie umiejętności muzycznych, wrażliwości muzycznej i przekazanie podstaw wiedzy muzycznej w stopniu pozwalającym na poprawną realizację treści programu nauczania we wszystkich oddziałach przedszkola oraz klasach I–III szkoły podstawowej.</w:t>
            </w:r>
          </w:p>
        </w:tc>
      </w:tr>
      <w:tr w:rsidR="0085747A" w:rsidRPr="009C54AE" w14:paraId="142FED00" w14:textId="77777777" w:rsidTr="00923D7D">
        <w:tc>
          <w:tcPr>
            <w:tcW w:w="851" w:type="dxa"/>
            <w:vAlign w:val="center"/>
          </w:tcPr>
          <w:p w14:paraId="458E6376" w14:textId="7F9F117D" w:rsidR="0085747A" w:rsidRPr="009C54AE" w:rsidRDefault="00CE100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28A7179" w14:textId="687B6B07" w:rsidR="0085747A" w:rsidRPr="0061490C" w:rsidRDefault="00AC5B20" w:rsidP="00A23F0D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Wykształcenie i rozwinięcie umiejętności manualnej i sprawności fizycznej, pozwalających na swobodne wypowiedzi muzyczne (muzyczno-ruchowe).</w:t>
            </w:r>
          </w:p>
        </w:tc>
      </w:tr>
      <w:tr w:rsidR="0085747A" w:rsidRPr="009C54AE" w14:paraId="4DFB04A8" w14:textId="77777777" w:rsidTr="00923D7D">
        <w:tc>
          <w:tcPr>
            <w:tcW w:w="851" w:type="dxa"/>
            <w:vAlign w:val="center"/>
          </w:tcPr>
          <w:p w14:paraId="0DA3DBC4" w14:textId="7D1B2993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232B29C" w14:textId="79730E19" w:rsidR="0085747A" w:rsidRPr="0061490C" w:rsidRDefault="00AC5B20" w:rsidP="00A23F0D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Kształtowanie reakcji ruchowej poprzez uwrażliwienie na dźwięk, rytm, melodię, dynamikę, agogikę, artykulację.</w:t>
            </w:r>
          </w:p>
        </w:tc>
      </w:tr>
      <w:tr w:rsidR="0061490C" w:rsidRPr="009C54AE" w14:paraId="17DAC7F6" w14:textId="77777777" w:rsidTr="00923D7D">
        <w:tc>
          <w:tcPr>
            <w:tcW w:w="851" w:type="dxa"/>
            <w:vAlign w:val="center"/>
          </w:tcPr>
          <w:p w14:paraId="7BA61A05" w14:textId="3F35F94A" w:rsidR="0061490C" w:rsidRPr="009C54AE" w:rsidRDefault="0061490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E413D56" w14:textId="54676D56" w:rsidR="0061490C" w:rsidRPr="0061490C" w:rsidRDefault="00AC5B20" w:rsidP="00A23F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4F1B">
              <w:rPr>
                <w:rFonts w:ascii="Corbel" w:hAnsi="Corbel"/>
                <w:b w:val="0"/>
                <w:sz w:val="24"/>
                <w:szCs w:val="24"/>
              </w:rPr>
              <w:t>Rozwijanie zespołowych form aktywności muzyczno-ruchowej poprzez zabawy ze śpiewem, wspólne muzykowanie, taniec, ćwiczenia rytmiczno-muzyczne.</w:t>
            </w:r>
          </w:p>
        </w:tc>
      </w:tr>
      <w:tr w:rsidR="00AC5B20" w:rsidRPr="009C54AE" w14:paraId="0D6B39B4" w14:textId="77777777" w:rsidTr="00923D7D">
        <w:tc>
          <w:tcPr>
            <w:tcW w:w="851" w:type="dxa"/>
            <w:vAlign w:val="center"/>
          </w:tcPr>
          <w:p w14:paraId="3A1491BD" w14:textId="65915833" w:rsidR="00AC5B20" w:rsidRDefault="00AC5B2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4227D6E0" w14:textId="4EFF2AC7" w:rsidR="00AC5B20" w:rsidRPr="00034F1B" w:rsidRDefault="00AC5B20" w:rsidP="00A23F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4F1B">
              <w:rPr>
                <w:rFonts w:ascii="Corbel" w:hAnsi="Corbel"/>
                <w:b w:val="0"/>
                <w:sz w:val="24"/>
                <w:szCs w:val="24"/>
              </w:rPr>
              <w:t>Poznanie podstawowych form pracy nauczyciela z dziećmi w wieku przedszkolnym oraz klasach I–III podczas realizacji zajęć muzycznych.</w:t>
            </w:r>
          </w:p>
        </w:tc>
      </w:tr>
    </w:tbl>
    <w:p w14:paraId="31EE6F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34321D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175712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6634"/>
        <w:gridCol w:w="1865"/>
      </w:tblGrid>
      <w:tr w:rsidR="0085747A" w:rsidRPr="009C54AE" w14:paraId="31D10109" w14:textId="77777777" w:rsidTr="5516D303">
        <w:tc>
          <w:tcPr>
            <w:tcW w:w="1021" w:type="dxa"/>
            <w:vAlign w:val="center"/>
          </w:tcPr>
          <w:p w14:paraId="71827BF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14:paraId="35D9D52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0D2CB61" w14:textId="0C70DEA5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1E41B5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04D8F" w:rsidRPr="009C54AE" w14:paraId="516B3994" w14:textId="77777777" w:rsidTr="5516D303">
        <w:tc>
          <w:tcPr>
            <w:tcW w:w="1021" w:type="dxa"/>
          </w:tcPr>
          <w:p w14:paraId="3A2183F9" w14:textId="77777777" w:rsidR="00E04D8F" w:rsidRPr="009C54AE" w:rsidRDefault="00E04D8F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14:paraId="32D0B44C" w14:textId="44F2A132" w:rsidR="00E04D8F" w:rsidRPr="008E5203" w:rsidRDefault="008E5203" w:rsidP="0017511F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Corbel" w:eastAsiaTheme="minorHAnsi" w:hAnsi="Corbel"/>
                <w:sz w:val="24"/>
                <w:szCs w:val="24"/>
              </w:rPr>
            </w:pPr>
            <w:r>
              <w:rPr>
                <w:rFonts w:ascii="Corbel" w:eastAsiaTheme="minorHAnsi" w:hAnsi="Corbel"/>
                <w:sz w:val="24"/>
                <w:szCs w:val="24"/>
              </w:rPr>
              <w:t xml:space="preserve">Student zna </w:t>
            </w:r>
            <w:r w:rsidRPr="008E5203">
              <w:rPr>
                <w:rFonts w:ascii="Corbel" w:eastAsiaTheme="minorHAnsi" w:hAnsi="Corbel"/>
                <w:sz w:val="24"/>
                <w:szCs w:val="24"/>
              </w:rPr>
              <w:t>zasady projektowania zabaw rytmiczno-umuzykalniających dla dzieci w przedszkolu i klasach I–III szkoły podstawowej;</w:t>
            </w:r>
            <w:r>
              <w:rPr>
                <w:rFonts w:ascii="Corbel" w:eastAsiaTheme="minorHAnsi" w:hAnsi="Corbel"/>
                <w:sz w:val="24"/>
                <w:szCs w:val="24"/>
              </w:rPr>
              <w:t xml:space="preserve"> zna i rozumie </w:t>
            </w:r>
            <w:r w:rsidRPr="008E5203">
              <w:rPr>
                <w:rFonts w:ascii="Corbel" w:eastAsiaTheme="minorHAnsi" w:hAnsi="Corbel"/>
                <w:sz w:val="24"/>
                <w:szCs w:val="24"/>
              </w:rPr>
              <w:t>znaczenie wykonywania utworów muzycznych przez dzieci w przedszkolu i klasach I–III szkoły podstawo</w:t>
            </w:r>
            <w:r>
              <w:rPr>
                <w:rFonts w:ascii="Corbel" w:eastAsiaTheme="minorHAnsi" w:hAnsi="Corbel"/>
                <w:sz w:val="24"/>
                <w:szCs w:val="24"/>
              </w:rPr>
              <w:t>wej.</w:t>
            </w:r>
          </w:p>
        </w:tc>
        <w:tc>
          <w:tcPr>
            <w:tcW w:w="1865" w:type="dxa"/>
          </w:tcPr>
          <w:p w14:paraId="20B41C0F" w14:textId="77777777" w:rsidR="00836E4E" w:rsidRDefault="00836E4E" w:rsidP="00836E4E">
            <w:pPr>
              <w:spacing w:after="0" w:line="240" w:lineRule="auto"/>
              <w:rPr>
                <w:rFonts w:ascii="Corbel" w:eastAsiaTheme="minorHAnsi" w:hAnsi="Corbel" w:cstheme="minorBidi"/>
                <w:sz w:val="24"/>
                <w:szCs w:val="24"/>
              </w:rPr>
            </w:pPr>
          </w:p>
          <w:p w14:paraId="1497FDDB" w14:textId="77777777" w:rsidR="00E04D8F" w:rsidRPr="00775DBB" w:rsidRDefault="00E04D8F" w:rsidP="00836E4E">
            <w:pPr>
              <w:spacing w:after="0" w:line="240" w:lineRule="auto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775DBB">
              <w:rPr>
                <w:rFonts w:ascii="Corbel" w:eastAsiaTheme="minorHAnsi" w:hAnsi="Corbel" w:cstheme="minorBidi"/>
                <w:sz w:val="24"/>
                <w:szCs w:val="24"/>
              </w:rPr>
              <w:t>PPiW.W10</w:t>
            </w:r>
          </w:p>
          <w:p w14:paraId="0BA198AF" w14:textId="232CB2AC" w:rsidR="00E04D8F" w:rsidRPr="009C54AE" w:rsidRDefault="00E04D8F" w:rsidP="00836E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04D8F" w:rsidRPr="009C54AE" w14:paraId="2FD343A7" w14:textId="77777777" w:rsidTr="5516D303">
        <w:tc>
          <w:tcPr>
            <w:tcW w:w="1021" w:type="dxa"/>
          </w:tcPr>
          <w:p w14:paraId="14DCE06C" w14:textId="7203F704" w:rsidR="00E04D8F" w:rsidRPr="009C54AE" w:rsidRDefault="00E04D8F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634" w:type="dxa"/>
          </w:tcPr>
          <w:p w14:paraId="789A51EB" w14:textId="73D80E5D" w:rsidR="00E04D8F" w:rsidRPr="008E5203" w:rsidRDefault="5E64516B" w:rsidP="5516D30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5516D303">
              <w:rPr>
                <w:rFonts w:ascii="Corbel" w:eastAsiaTheme="minorEastAsia" w:hAnsi="Corbel"/>
                <w:sz w:val="24"/>
                <w:szCs w:val="24"/>
              </w:rPr>
              <w:t>Student zna zasady projektowania zajęć umuzykalniających zorientowanych na czerpanie przyjemności z działań podejmowanych przez dzieci lub uczniów, a nie na efekt; zna i rozumie sposoby rozwijania twórczej aktywności dziecka lub ucznia; zna metody i techniki diagnozowania dziecka lub ucznia w zakresie jego zdolności muzycznych i monitorowania jego rozwoju muzycznego</w:t>
            </w:r>
            <w:r w:rsidR="615D465C" w:rsidRPr="5516D303">
              <w:rPr>
                <w:rFonts w:ascii="Corbel" w:eastAsiaTheme="minorEastAsia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38A53A33" w14:textId="77777777" w:rsidR="00836E4E" w:rsidRDefault="00836E4E" w:rsidP="00836E4E">
            <w:pPr>
              <w:spacing w:after="0" w:line="240" w:lineRule="auto"/>
              <w:rPr>
                <w:rFonts w:ascii="Corbel" w:eastAsiaTheme="minorHAnsi" w:hAnsi="Corbel" w:cstheme="minorBidi"/>
                <w:sz w:val="24"/>
                <w:szCs w:val="24"/>
              </w:rPr>
            </w:pPr>
          </w:p>
          <w:p w14:paraId="35B68CB2" w14:textId="77777777" w:rsidR="00836E4E" w:rsidRDefault="00836E4E" w:rsidP="00836E4E">
            <w:pPr>
              <w:spacing w:after="0" w:line="240" w:lineRule="auto"/>
              <w:rPr>
                <w:rFonts w:ascii="Corbel" w:eastAsiaTheme="minorHAnsi" w:hAnsi="Corbel" w:cstheme="minorBidi"/>
                <w:sz w:val="24"/>
                <w:szCs w:val="24"/>
              </w:rPr>
            </w:pPr>
          </w:p>
          <w:p w14:paraId="4BB5D59D" w14:textId="77777777" w:rsidR="00836E4E" w:rsidRDefault="00836E4E" w:rsidP="00836E4E">
            <w:pPr>
              <w:spacing w:after="0" w:line="240" w:lineRule="auto"/>
              <w:rPr>
                <w:rFonts w:ascii="Corbel" w:eastAsiaTheme="minorHAnsi" w:hAnsi="Corbel" w:cstheme="minorBidi"/>
                <w:sz w:val="24"/>
                <w:szCs w:val="24"/>
              </w:rPr>
            </w:pPr>
          </w:p>
          <w:p w14:paraId="5FED0705" w14:textId="77777777" w:rsidR="00E04D8F" w:rsidRPr="00775DBB" w:rsidRDefault="00E04D8F" w:rsidP="00836E4E">
            <w:pPr>
              <w:spacing w:after="0" w:line="240" w:lineRule="auto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775DBB">
              <w:rPr>
                <w:rFonts w:ascii="Corbel" w:eastAsiaTheme="minorHAnsi" w:hAnsi="Corbel" w:cstheme="minorBidi"/>
                <w:sz w:val="24"/>
                <w:szCs w:val="24"/>
              </w:rPr>
              <w:t>PPiW.W15</w:t>
            </w:r>
          </w:p>
          <w:p w14:paraId="53459789" w14:textId="04CF3486" w:rsidR="00E04D8F" w:rsidRPr="007C235F" w:rsidRDefault="00E04D8F" w:rsidP="00836E4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04D8F" w:rsidRPr="009C54AE" w14:paraId="4F246620" w14:textId="77777777" w:rsidTr="5516D303">
        <w:tc>
          <w:tcPr>
            <w:tcW w:w="1021" w:type="dxa"/>
          </w:tcPr>
          <w:p w14:paraId="255FE3AE" w14:textId="7A71F155" w:rsidR="00E04D8F" w:rsidRPr="009C54AE" w:rsidRDefault="00E04D8F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14:paraId="6AAE6146" w14:textId="282EBA1D" w:rsidR="00E04D8F" w:rsidRPr="00CF634F" w:rsidRDefault="588D7E0F" w:rsidP="5516D30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5516D303">
              <w:rPr>
                <w:rFonts w:ascii="Corbel" w:eastAsiaTheme="minorEastAsia" w:hAnsi="Corbel"/>
                <w:sz w:val="24"/>
                <w:szCs w:val="24"/>
              </w:rPr>
              <w:t xml:space="preserve">Student potrafi </w:t>
            </w:r>
            <w:r w:rsidR="5E64516B" w:rsidRPr="5516D303">
              <w:rPr>
                <w:rFonts w:ascii="Corbel" w:eastAsiaTheme="minorEastAsia" w:hAnsi="Corbel"/>
                <w:sz w:val="24"/>
                <w:szCs w:val="24"/>
              </w:rPr>
              <w:t>zachęcić dziecko lub ucznia do udziału w zabawach rytmiczno-umuzykalniających</w:t>
            </w:r>
            <w:r w:rsidR="266B3501" w:rsidRPr="5516D303">
              <w:rPr>
                <w:rFonts w:ascii="Corbel" w:eastAsiaTheme="minorEastAsia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3ED6BD2E" w14:textId="0E338EEC" w:rsidR="00E04D8F" w:rsidRPr="00B76321" w:rsidRDefault="00E04D8F" w:rsidP="00836E4E">
            <w:pPr>
              <w:spacing w:after="0" w:line="240" w:lineRule="auto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775DBB">
              <w:rPr>
                <w:rFonts w:ascii="Corbel" w:eastAsiaTheme="minorHAnsi" w:hAnsi="Corbel" w:cstheme="minorBidi"/>
                <w:sz w:val="24"/>
                <w:szCs w:val="24"/>
              </w:rPr>
              <w:t>PPiW.U04</w:t>
            </w:r>
          </w:p>
        </w:tc>
      </w:tr>
      <w:tr w:rsidR="00CF634F" w:rsidRPr="009C54AE" w14:paraId="676F9B16" w14:textId="77777777" w:rsidTr="5516D303">
        <w:tc>
          <w:tcPr>
            <w:tcW w:w="1021" w:type="dxa"/>
          </w:tcPr>
          <w:p w14:paraId="4B9942D0" w14:textId="7F80751F" w:rsidR="00CF634F" w:rsidRPr="009C54AE" w:rsidRDefault="00B76321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634" w:type="dxa"/>
          </w:tcPr>
          <w:p w14:paraId="51A4FFDA" w14:textId="6E298F04" w:rsidR="00CF634F" w:rsidRDefault="588D7E0F" w:rsidP="5516D30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5516D303">
              <w:rPr>
                <w:rFonts w:ascii="Corbel" w:eastAsiaTheme="minorEastAsia" w:hAnsi="Corbel"/>
                <w:sz w:val="24"/>
                <w:szCs w:val="24"/>
              </w:rPr>
              <w:t>Student umie doprowadzić do wykonania utworu muzycznego przez dziecko lub ucznia</w:t>
            </w:r>
            <w:r w:rsidR="43F98C90" w:rsidRPr="5516D303">
              <w:rPr>
                <w:rFonts w:ascii="Corbel" w:eastAsiaTheme="minorEastAsia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272A5C53" w14:textId="77777777" w:rsidR="00CF634F" w:rsidRPr="00775DBB" w:rsidRDefault="00CF634F" w:rsidP="00836E4E">
            <w:pPr>
              <w:spacing w:after="0" w:line="240" w:lineRule="auto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775DBB">
              <w:rPr>
                <w:rFonts w:ascii="Corbel" w:eastAsiaTheme="minorHAnsi" w:hAnsi="Corbel" w:cstheme="minorBidi"/>
                <w:sz w:val="24"/>
                <w:szCs w:val="24"/>
              </w:rPr>
              <w:t>PPiW.U06</w:t>
            </w:r>
          </w:p>
          <w:p w14:paraId="41F82350" w14:textId="77777777" w:rsidR="00CF634F" w:rsidRPr="00775DBB" w:rsidRDefault="00CF634F" w:rsidP="00836E4E">
            <w:pPr>
              <w:spacing w:after="0" w:line="240" w:lineRule="auto"/>
              <w:rPr>
                <w:rFonts w:ascii="Corbel" w:eastAsiaTheme="minorHAnsi" w:hAnsi="Corbel" w:cstheme="minorBidi"/>
                <w:sz w:val="24"/>
                <w:szCs w:val="24"/>
              </w:rPr>
            </w:pPr>
          </w:p>
        </w:tc>
      </w:tr>
      <w:tr w:rsidR="00CF634F" w:rsidRPr="009C54AE" w14:paraId="7109036C" w14:textId="77777777" w:rsidTr="5516D303">
        <w:tc>
          <w:tcPr>
            <w:tcW w:w="1021" w:type="dxa"/>
          </w:tcPr>
          <w:p w14:paraId="24E689AF" w14:textId="28EDEEDA" w:rsidR="00CF634F" w:rsidRPr="009C54AE" w:rsidRDefault="00B76321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634" w:type="dxa"/>
          </w:tcPr>
          <w:p w14:paraId="3B3CD365" w14:textId="60569AA6" w:rsidR="00CF634F" w:rsidRDefault="588D7E0F" w:rsidP="5516D30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5516D303">
              <w:rPr>
                <w:rFonts w:ascii="Corbel" w:eastAsiaTheme="minorEastAsia" w:hAnsi="Corbel"/>
                <w:sz w:val="24"/>
                <w:szCs w:val="24"/>
              </w:rPr>
              <w:t>Student potrafi zachęcić dziecko lub ucznia do zainteresowania się dziełem muzycznym</w:t>
            </w:r>
            <w:r w:rsidR="1B0C7737" w:rsidRPr="5516D303">
              <w:rPr>
                <w:rFonts w:ascii="Corbel" w:eastAsiaTheme="minorEastAsia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278694D9" w14:textId="657680AE" w:rsidR="00CF634F" w:rsidRPr="00775DBB" w:rsidRDefault="00B76321" w:rsidP="00836E4E">
            <w:pPr>
              <w:spacing w:after="0" w:line="240" w:lineRule="auto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775DBB">
              <w:rPr>
                <w:rFonts w:ascii="Corbel" w:eastAsiaTheme="minorHAnsi" w:hAnsi="Corbel" w:cstheme="minorBidi"/>
                <w:sz w:val="24"/>
                <w:szCs w:val="24"/>
              </w:rPr>
              <w:t>PPiW.U07 PPiW.U08</w:t>
            </w:r>
          </w:p>
        </w:tc>
      </w:tr>
      <w:tr w:rsidR="00CF634F" w:rsidRPr="009C54AE" w14:paraId="42706AB2" w14:textId="77777777" w:rsidTr="5516D303">
        <w:tc>
          <w:tcPr>
            <w:tcW w:w="1021" w:type="dxa"/>
          </w:tcPr>
          <w:p w14:paraId="7F166E20" w14:textId="429A646B" w:rsidR="00CF634F" w:rsidRPr="009C54AE" w:rsidRDefault="00B76321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634" w:type="dxa"/>
          </w:tcPr>
          <w:p w14:paraId="1A8BBAA3" w14:textId="5B6B6755" w:rsidR="00CF634F" w:rsidRDefault="00CF634F" w:rsidP="001751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r>
              <w:rPr>
                <w:rFonts w:ascii="Corbel" w:eastAsiaTheme="minorHAnsi" w:hAnsi="Corbel"/>
                <w:sz w:val="24"/>
                <w:szCs w:val="24"/>
              </w:rPr>
              <w:t>Student potrafi</w:t>
            </w:r>
            <w:r w:rsidRPr="008E5203">
              <w:rPr>
                <w:rFonts w:ascii="Corbel" w:eastAsiaTheme="minorHAnsi" w:hAnsi="Corbel"/>
                <w:sz w:val="24"/>
                <w:szCs w:val="24"/>
              </w:rPr>
              <w:t xml:space="preserve"> diagnozować poziom zdolności muzycznych dziecka lub ucznia.</w:t>
            </w:r>
          </w:p>
        </w:tc>
        <w:tc>
          <w:tcPr>
            <w:tcW w:w="1865" w:type="dxa"/>
          </w:tcPr>
          <w:p w14:paraId="7D83C02D" w14:textId="01C7DEDD" w:rsidR="00CF634F" w:rsidRPr="00775DBB" w:rsidRDefault="00B76321" w:rsidP="00836E4E">
            <w:pPr>
              <w:spacing w:after="0" w:line="240" w:lineRule="auto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775DBB">
              <w:rPr>
                <w:rFonts w:ascii="Corbel" w:eastAsiaTheme="minorHAnsi" w:hAnsi="Corbel" w:cstheme="minorBidi"/>
                <w:sz w:val="24"/>
                <w:szCs w:val="24"/>
              </w:rPr>
              <w:t>PPiW.U09 PPiW.U10</w:t>
            </w:r>
          </w:p>
        </w:tc>
      </w:tr>
      <w:tr w:rsidR="00E04D8F" w:rsidRPr="009C54AE" w14:paraId="5410A8A2" w14:textId="77777777" w:rsidTr="5516D303">
        <w:tc>
          <w:tcPr>
            <w:tcW w:w="1021" w:type="dxa"/>
          </w:tcPr>
          <w:p w14:paraId="19A5A8B7" w14:textId="546ACD26" w:rsidR="00E04D8F" w:rsidRPr="009C54AE" w:rsidRDefault="00B76321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6634" w:type="dxa"/>
          </w:tcPr>
          <w:p w14:paraId="0346300E" w14:textId="71626F72" w:rsidR="00E04D8F" w:rsidRPr="00B76321" w:rsidRDefault="00E04D8F" w:rsidP="001751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r w:rsidRPr="00B76321">
              <w:rPr>
                <w:rFonts w:ascii="Corbel" w:hAnsi="Corbel"/>
                <w:sz w:val="24"/>
                <w:szCs w:val="24"/>
              </w:rPr>
              <w:t xml:space="preserve">Student jest gotów </w:t>
            </w:r>
            <w:r w:rsidR="00B76321">
              <w:rPr>
                <w:rFonts w:ascii="Corbel" w:eastAsiaTheme="minorHAnsi" w:hAnsi="Corbel"/>
                <w:sz w:val="24"/>
                <w:szCs w:val="24"/>
              </w:rPr>
              <w:t xml:space="preserve">do </w:t>
            </w:r>
            <w:r w:rsidR="00B76321" w:rsidRPr="00B76321">
              <w:rPr>
                <w:rFonts w:ascii="Corbel" w:eastAsiaTheme="minorHAnsi" w:hAnsi="Corbel"/>
                <w:sz w:val="24"/>
                <w:szCs w:val="24"/>
              </w:rPr>
              <w:t>działania na rzecz upowszechnienia sztuk pięknych;</w:t>
            </w:r>
            <w:r w:rsidR="00B76321">
              <w:rPr>
                <w:rFonts w:ascii="Corbel" w:eastAsiaTheme="minorHAnsi" w:hAnsi="Corbel"/>
                <w:sz w:val="24"/>
                <w:szCs w:val="24"/>
              </w:rPr>
              <w:t xml:space="preserve"> </w:t>
            </w:r>
            <w:r w:rsidR="00B76321" w:rsidRPr="00B76321">
              <w:rPr>
                <w:rFonts w:ascii="Corbel" w:eastAsiaTheme="minorHAnsi" w:hAnsi="Corbel"/>
                <w:sz w:val="24"/>
                <w:szCs w:val="24"/>
              </w:rPr>
              <w:t>aktywizowania dzieci lub uczniów do wspólnego uprawiania muzyki.</w:t>
            </w:r>
          </w:p>
        </w:tc>
        <w:tc>
          <w:tcPr>
            <w:tcW w:w="1865" w:type="dxa"/>
          </w:tcPr>
          <w:p w14:paraId="1889B218" w14:textId="77777777" w:rsidR="00836E4E" w:rsidRDefault="00836E4E" w:rsidP="00836E4E">
            <w:pPr>
              <w:tabs>
                <w:tab w:val="left" w:leader="dot" w:pos="3969"/>
              </w:tabs>
              <w:spacing w:after="0" w:line="240" w:lineRule="auto"/>
              <w:rPr>
                <w:rFonts w:ascii="Corbel" w:eastAsiaTheme="minorHAnsi" w:hAnsi="Corbel" w:cstheme="minorBidi"/>
                <w:sz w:val="24"/>
                <w:szCs w:val="24"/>
              </w:rPr>
            </w:pPr>
          </w:p>
          <w:p w14:paraId="36AE3414" w14:textId="376C5F96" w:rsidR="00E04D8F" w:rsidRPr="00B76321" w:rsidRDefault="00E04D8F" w:rsidP="00836E4E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6321">
              <w:rPr>
                <w:rFonts w:ascii="Corbel" w:eastAsiaTheme="minorHAnsi" w:hAnsi="Corbel" w:cstheme="minorBidi"/>
                <w:sz w:val="24"/>
                <w:szCs w:val="24"/>
              </w:rPr>
              <w:t>PPiW.K02</w:t>
            </w:r>
          </w:p>
        </w:tc>
      </w:tr>
    </w:tbl>
    <w:p w14:paraId="0ED39EED" w14:textId="77777777" w:rsidR="00EB6355" w:rsidRPr="009C54AE" w:rsidRDefault="00EB6355" w:rsidP="5516D303">
      <w:pPr>
        <w:pStyle w:val="Punktygwne"/>
        <w:spacing w:before="0" w:after="0"/>
        <w:rPr>
          <w:rFonts w:ascii="Corbel" w:hAnsi="Corbel"/>
          <w:b w:val="0"/>
        </w:rPr>
      </w:pPr>
    </w:p>
    <w:p w14:paraId="0F0F4D0E" w14:textId="7C88F978" w:rsidR="5516D303" w:rsidRDefault="5516D303" w:rsidP="5516D303">
      <w:pPr>
        <w:pStyle w:val="Punktygwne"/>
        <w:spacing w:before="0" w:after="0"/>
        <w:rPr>
          <w:rFonts w:ascii="Corbel" w:hAnsi="Corbel"/>
          <w:b w:val="0"/>
        </w:rPr>
      </w:pPr>
    </w:p>
    <w:p w14:paraId="356E17D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F78AE2D" w14:textId="6DDA83F7" w:rsidR="00675843" w:rsidRPr="00836E4E" w:rsidRDefault="0085747A" w:rsidP="00836E4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818CEB4" w14:textId="77777777" w:rsidTr="5516D303">
        <w:tc>
          <w:tcPr>
            <w:tcW w:w="9639" w:type="dxa"/>
          </w:tcPr>
          <w:p w14:paraId="73BEC1A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4C7509F" w14:textId="77777777" w:rsidTr="5516D303">
        <w:tc>
          <w:tcPr>
            <w:tcW w:w="9639" w:type="dxa"/>
          </w:tcPr>
          <w:p w14:paraId="6ABECCE5" w14:textId="431CA26B" w:rsidR="0085747A" w:rsidRPr="009C54AE" w:rsidRDefault="00AC5B20" w:rsidP="001751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4F1B">
              <w:rPr>
                <w:rFonts w:ascii="Corbel" w:hAnsi="Corbel"/>
                <w:sz w:val="24"/>
                <w:szCs w:val="24"/>
              </w:rPr>
              <w:t>Główne cele oraz struktura zajęć umuzykalniających</w:t>
            </w:r>
            <w:r>
              <w:rPr>
                <w:rFonts w:ascii="Corbel" w:hAnsi="Corbel"/>
                <w:sz w:val="24"/>
                <w:szCs w:val="24"/>
              </w:rPr>
              <w:t xml:space="preserve"> w przedszkolu, w poszczególnych grupach wiekowych.</w:t>
            </w:r>
          </w:p>
        </w:tc>
      </w:tr>
      <w:tr w:rsidR="00AC5B20" w:rsidRPr="009C54AE" w14:paraId="5C504BBE" w14:textId="77777777" w:rsidTr="5516D303">
        <w:tc>
          <w:tcPr>
            <w:tcW w:w="9639" w:type="dxa"/>
          </w:tcPr>
          <w:p w14:paraId="71E43EF6" w14:textId="377FE43D" w:rsidR="00AC5B20" w:rsidRPr="009C54AE" w:rsidRDefault="43CD9723" w:rsidP="001751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516D303">
              <w:rPr>
                <w:rFonts w:ascii="Corbel" w:hAnsi="Corbel"/>
                <w:sz w:val="24"/>
                <w:szCs w:val="24"/>
              </w:rPr>
              <w:t>Główne cele oraz struktura zajęć muzycznych w klasie I, II i III szkoły podstawowej (obszary edukacji muzycznej)</w:t>
            </w:r>
            <w:r w:rsidR="47E45D9E" w:rsidRPr="5516D30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C5B20" w:rsidRPr="00034F1B" w14:paraId="52EEDB25" w14:textId="77777777" w:rsidTr="5516D303">
        <w:tc>
          <w:tcPr>
            <w:tcW w:w="9639" w:type="dxa"/>
          </w:tcPr>
          <w:p w14:paraId="0F7692EA" w14:textId="0526266D" w:rsidR="00AC5B20" w:rsidRPr="00034F1B" w:rsidRDefault="00AC5B20" w:rsidP="001751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4F1B">
              <w:rPr>
                <w:rFonts w:ascii="Corbel" w:hAnsi="Corbel"/>
                <w:sz w:val="24"/>
                <w:szCs w:val="24"/>
              </w:rPr>
              <w:t>Metody i formy pracy nauczyciela podczas zajęć muzyczno-rytmicznych w przedszkolu i edukacji wczesnoszkolnej – konstrukcja konspektów do zajęć.</w:t>
            </w:r>
          </w:p>
        </w:tc>
      </w:tr>
    </w:tbl>
    <w:p w14:paraId="14940B7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10AEF39" w14:textId="4DF20B55" w:rsidR="0085747A" w:rsidRPr="00836E4E" w:rsidRDefault="0085747A" w:rsidP="00836E4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ED7006F" w14:textId="77777777" w:rsidTr="009A23C8">
        <w:tc>
          <w:tcPr>
            <w:tcW w:w="9520" w:type="dxa"/>
          </w:tcPr>
          <w:p w14:paraId="1B881695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C5B20" w:rsidRPr="009C54AE" w14:paraId="5DD97688" w14:textId="77777777" w:rsidTr="009A23C8">
        <w:tc>
          <w:tcPr>
            <w:tcW w:w="9520" w:type="dxa"/>
          </w:tcPr>
          <w:p w14:paraId="2B32FB25" w14:textId="49B00CCC" w:rsidR="00AC5B20" w:rsidRPr="007C235F" w:rsidRDefault="00AC5B20" w:rsidP="001751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Śpiew: p</w:t>
            </w:r>
            <w:r w:rsidRPr="00BC2741">
              <w:rPr>
                <w:rFonts w:ascii="Corbel" w:hAnsi="Corbel"/>
                <w:sz w:val="24"/>
                <w:szCs w:val="24"/>
              </w:rPr>
              <w:t>oznanie repertuaru piosenek dla dzieci z uwzględnieniem ich przeznaczenia i zastosowania dla odpowiednich grup wiekowych. Piosenki związane z określoną porą roku, uroczystościami, świętami okolicznościowymi, piosenki do zabaw ruchowych, do tańca, do słuchania.</w:t>
            </w:r>
          </w:p>
        </w:tc>
      </w:tr>
      <w:tr w:rsidR="00AC5B20" w:rsidRPr="009C54AE" w14:paraId="2EA8EAD0" w14:textId="77777777" w:rsidTr="009A23C8">
        <w:tc>
          <w:tcPr>
            <w:tcW w:w="9520" w:type="dxa"/>
          </w:tcPr>
          <w:p w14:paraId="7AA5332B" w14:textId="01E7DD88" w:rsidR="00AC5B20" w:rsidRPr="007C235F" w:rsidRDefault="00AC5B20" w:rsidP="001751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>Gra na instrumentach: etapy wprowadzania instrumentów muzycznych (instrumentarium Orffa), zastosowanie instrumentów do akompaniamentu piosenek.</w:t>
            </w:r>
          </w:p>
        </w:tc>
      </w:tr>
      <w:tr w:rsidR="00AC5B20" w:rsidRPr="009C54AE" w14:paraId="6F3157FC" w14:textId="77777777" w:rsidTr="009A23C8">
        <w:tc>
          <w:tcPr>
            <w:tcW w:w="9520" w:type="dxa"/>
          </w:tcPr>
          <w:p w14:paraId="21450083" w14:textId="372A61B4" w:rsidR="00AC5B20" w:rsidRPr="007C235F" w:rsidRDefault="00AC5B20" w:rsidP="001751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>Twórczość muzyczna dzieci: improwizowanie głosem, improwizowanie na instrumentach, improwizacje ruchowe.</w:t>
            </w:r>
          </w:p>
        </w:tc>
      </w:tr>
      <w:tr w:rsidR="00AC5B20" w:rsidRPr="009C54AE" w14:paraId="7A2F144D" w14:textId="77777777" w:rsidTr="009A23C8">
        <w:tc>
          <w:tcPr>
            <w:tcW w:w="9520" w:type="dxa"/>
          </w:tcPr>
          <w:p w14:paraId="29389168" w14:textId="6FF3122D" w:rsidR="00AC5B20" w:rsidRPr="007C235F" w:rsidRDefault="00AC5B20" w:rsidP="001751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 xml:space="preserve">Ruch przy muzyce. Metoda E. J. </w:t>
            </w:r>
            <w:proofErr w:type="spellStart"/>
            <w:r w:rsidRPr="00BC2741">
              <w:rPr>
                <w:rFonts w:ascii="Corbel" w:hAnsi="Corbel"/>
                <w:sz w:val="24"/>
                <w:szCs w:val="24"/>
              </w:rPr>
              <w:t>Dalcroza</w:t>
            </w:r>
            <w:proofErr w:type="spellEnd"/>
            <w:r w:rsidRPr="00BC2741">
              <w:rPr>
                <w:rFonts w:ascii="Corbel" w:hAnsi="Corbel"/>
                <w:sz w:val="24"/>
                <w:szCs w:val="24"/>
              </w:rPr>
              <w:t xml:space="preserve">. Elementy rytmiki </w:t>
            </w:r>
            <w:proofErr w:type="spellStart"/>
            <w:r w:rsidRPr="00BC2741">
              <w:rPr>
                <w:rFonts w:ascii="Corbel" w:hAnsi="Corbel"/>
                <w:sz w:val="24"/>
                <w:szCs w:val="24"/>
              </w:rPr>
              <w:t>dalcrozowskiej</w:t>
            </w:r>
            <w:proofErr w:type="spellEnd"/>
            <w:r w:rsidRPr="00BC2741">
              <w:rPr>
                <w:rFonts w:ascii="Corbel" w:hAnsi="Corbel"/>
                <w:sz w:val="24"/>
                <w:szCs w:val="24"/>
              </w:rPr>
              <w:t>, taktowanie, kroki rytmiczne, realizacja ruchem elementów muzycznych, zabawy i ćwiczenia przy muzyce.</w:t>
            </w:r>
          </w:p>
        </w:tc>
      </w:tr>
      <w:tr w:rsidR="00AC5B20" w:rsidRPr="009C54AE" w14:paraId="320C7EED" w14:textId="77777777" w:rsidTr="009A23C8">
        <w:tc>
          <w:tcPr>
            <w:tcW w:w="9520" w:type="dxa"/>
          </w:tcPr>
          <w:p w14:paraId="7B2ABFC9" w14:textId="5B0D4CBF" w:rsidR="00AC5B20" w:rsidRPr="007C235F" w:rsidRDefault="00AC5B20" w:rsidP="001751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 xml:space="preserve">Słuchanie muzyki: repertuar przeznaczony do słuchania przez dzieci w wieku przedszkolnym </w:t>
            </w:r>
            <w:r w:rsidRPr="00BC2741">
              <w:rPr>
                <w:rFonts w:ascii="Corbel" w:hAnsi="Corbel"/>
                <w:sz w:val="24"/>
                <w:szCs w:val="24"/>
              </w:rPr>
              <w:br/>
              <w:t>i wczesnoszkolnym (piosenki dla dzieci, tańce i zabawy dziecięce, audycje muzyczne).</w:t>
            </w:r>
          </w:p>
        </w:tc>
      </w:tr>
    </w:tbl>
    <w:p w14:paraId="744BEFA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36DA3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3097AC5" w14:textId="06593764" w:rsidR="00153C41" w:rsidRPr="00DC49AA" w:rsidRDefault="00153C41" w:rsidP="00DC49AA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14:paraId="302059B8" w14:textId="35E8F15B" w:rsidR="0085747A" w:rsidRPr="00DC49AA" w:rsidRDefault="007930C3" w:rsidP="00DC49AA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Konwersatoria</w:t>
      </w:r>
      <w:r w:rsidR="00153C41" w:rsidRPr="00DC49AA">
        <w:rPr>
          <w:rFonts w:ascii="Corbel" w:hAnsi="Corbel"/>
          <w:sz w:val="24"/>
          <w:szCs w:val="24"/>
        </w:rPr>
        <w:t xml:space="preserve">: </w:t>
      </w:r>
      <w:r w:rsidR="009F4610" w:rsidRPr="00DC49AA">
        <w:rPr>
          <w:rFonts w:ascii="Corbel" w:hAnsi="Corbel"/>
          <w:sz w:val="24"/>
          <w:szCs w:val="24"/>
        </w:rPr>
        <w:t xml:space="preserve">analiza </w:t>
      </w:r>
      <w:r w:rsidR="00923D7D" w:rsidRPr="00DC49AA">
        <w:rPr>
          <w:rFonts w:ascii="Corbel" w:hAnsi="Corbel"/>
          <w:sz w:val="24"/>
          <w:szCs w:val="24"/>
        </w:rPr>
        <w:t>tekstów z dyskusją,</w:t>
      </w:r>
      <w:r w:rsidR="0085747A" w:rsidRPr="00DC49AA">
        <w:rPr>
          <w:rFonts w:ascii="Corbel" w:hAnsi="Corbel"/>
          <w:sz w:val="24"/>
          <w:szCs w:val="24"/>
        </w:rPr>
        <w:t xml:space="preserve"> metoda projektów</w:t>
      </w:r>
      <w:r w:rsidR="00923D7D" w:rsidRPr="00DC49AA">
        <w:rPr>
          <w:rFonts w:ascii="Corbel" w:hAnsi="Corbel"/>
          <w:sz w:val="24"/>
          <w:szCs w:val="24"/>
        </w:rPr>
        <w:t xml:space="preserve"> </w:t>
      </w:r>
      <w:r w:rsidR="0085747A" w:rsidRPr="00DC49AA">
        <w:rPr>
          <w:rFonts w:ascii="Corbel" w:hAnsi="Corbel"/>
          <w:sz w:val="24"/>
          <w:szCs w:val="24"/>
        </w:rPr>
        <w:t>(projekt praktyczny</w:t>
      </w:r>
      <w:r w:rsidR="0071620A" w:rsidRPr="00DC49AA">
        <w:rPr>
          <w:rFonts w:ascii="Corbel" w:hAnsi="Corbel"/>
          <w:sz w:val="24"/>
          <w:szCs w:val="24"/>
        </w:rPr>
        <w:t>),</w:t>
      </w:r>
      <w:r w:rsidR="001718A7" w:rsidRPr="00DC49AA">
        <w:rPr>
          <w:rFonts w:ascii="Corbel" w:hAnsi="Corbel"/>
          <w:sz w:val="24"/>
          <w:szCs w:val="24"/>
        </w:rPr>
        <w:t xml:space="preserve"> praca w </w:t>
      </w:r>
      <w:r w:rsidR="0085747A" w:rsidRPr="00DC49AA">
        <w:rPr>
          <w:rFonts w:ascii="Corbel" w:hAnsi="Corbel"/>
          <w:sz w:val="24"/>
          <w:szCs w:val="24"/>
        </w:rPr>
        <w:t>grupach</w:t>
      </w:r>
      <w:r w:rsidR="0071620A" w:rsidRPr="00DC49AA">
        <w:rPr>
          <w:rFonts w:ascii="Corbel" w:hAnsi="Corbel"/>
          <w:sz w:val="24"/>
          <w:szCs w:val="24"/>
        </w:rPr>
        <w:t xml:space="preserve"> (</w:t>
      </w:r>
      <w:r w:rsidR="0085747A" w:rsidRPr="00DC49AA">
        <w:rPr>
          <w:rFonts w:ascii="Corbel" w:hAnsi="Corbel"/>
          <w:sz w:val="24"/>
          <w:szCs w:val="24"/>
        </w:rPr>
        <w:t>rozwiązywanie zadań</w:t>
      </w:r>
      <w:r w:rsidR="0071620A" w:rsidRPr="00DC49AA">
        <w:rPr>
          <w:rFonts w:ascii="Corbel" w:hAnsi="Corbel"/>
          <w:sz w:val="24"/>
          <w:szCs w:val="24"/>
        </w:rPr>
        <w:t>,</w:t>
      </w:r>
      <w:r w:rsidR="0085747A" w:rsidRPr="00DC49AA">
        <w:rPr>
          <w:rFonts w:ascii="Corbel" w:hAnsi="Corbel"/>
          <w:sz w:val="24"/>
          <w:szCs w:val="24"/>
        </w:rPr>
        <w:t xml:space="preserve"> dyskusja</w:t>
      </w:r>
      <w:r w:rsidR="0071620A" w:rsidRPr="00DC49AA">
        <w:rPr>
          <w:rFonts w:ascii="Corbel" w:hAnsi="Corbel"/>
          <w:sz w:val="24"/>
          <w:szCs w:val="24"/>
        </w:rPr>
        <w:t>),</w:t>
      </w:r>
      <w:r w:rsidR="00DC49AA" w:rsidRPr="00DC49AA">
        <w:rPr>
          <w:rFonts w:ascii="Corbel" w:hAnsi="Corbel"/>
          <w:sz w:val="24"/>
          <w:szCs w:val="24"/>
        </w:rPr>
        <w:t xml:space="preserve"> </w:t>
      </w:r>
      <w:r w:rsidR="00420B0F">
        <w:rPr>
          <w:rFonts w:ascii="Corbel" w:hAnsi="Corbel"/>
          <w:sz w:val="24"/>
          <w:szCs w:val="24"/>
        </w:rPr>
        <w:t>gry dydaktyczne</w:t>
      </w:r>
      <w:r w:rsidR="00AD76AE">
        <w:rPr>
          <w:rFonts w:ascii="Corbel" w:hAnsi="Corbel"/>
          <w:sz w:val="24"/>
          <w:szCs w:val="24"/>
        </w:rPr>
        <w:t>.</w:t>
      </w:r>
    </w:p>
    <w:p w14:paraId="641EAE9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87507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A2722E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71BAF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81DD25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03DC973" w14:textId="77777777" w:rsidTr="00DC49AA">
        <w:tc>
          <w:tcPr>
            <w:tcW w:w="1962" w:type="dxa"/>
            <w:vAlign w:val="center"/>
          </w:tcPr>
          <w:p w14:paraId="1B1C550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8F721E6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BDC300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92C1EB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CA4257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B6355" w:rsidRPr="009C54AE" w14:paraId="0079EEEF" w14:textId="77777777" w:rsidTr="00B1740B">
        <w:tc>
          <w:tcPr>
            <w:tcW w:w="1962" w:type="dxa"/>
          </w:tcPr>
          <w:p w14:paraId="0D6639CA" w14:textId="0E6A8B74" w:rsidR="00EB6355" w:rsidRPr="009C54AE" w:rsidRDefault="00EB6355" w:rsidP="00DC49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25C3BB59" w14:textId="586BA69C" w:rsidR="00EB6355" w:rsidRPr="00B1740B" w:rsidRDefault="00EB6355" w:rsidP="00B174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kolokwium</w:t>
            </w:r>
          </w:p>
        </w:tc>
        <w:tc>
          <w:tcPr>
            <w:tcW w:w="2117" w:type="dxa"/>
            <w:vAlign w:val="center"/>
          </w:tcPr>
          <w:p w14:paraId="60F70B50" w14:textId="011EABE2" w:rsidR="00EB6355" w:rsidRPr="00B1740B" w:rsidRDefault="0008769A" w:rsidP="00B1740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EB6355" w:rsidRPr="00E940C0"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="007930C3" w:rsidRPr="009C54AE" w14:paraId="08CCAAC0" w14:textId="77777777" w:rsidTr="00DF1793">
        <w:tc>
          <w:tcPr>
            <w:tcW w:w="1962" w:type="dxa"/>
            <w:vAlign w:val="center"/>
          </w:tcPr>
          <w:p w14:paraId="60CFE565" w14:textId="1CCF338E" w:rsidR="007930C3" w:rsidRPr="009C54AE" w:rsidRDefault="007930C3" w:rsidP="007930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2A031BB" w14:textId="242B5B5C" w:rsidR="007930C3" w:rsidRPr="00B1740B" w:rsidRDefault="007930C3" w:rsidP="007930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E940C0">
              <w:rPr>
                <w:rFonts w:ascii="Corbel" w:hAnsi="Corbel"/>
                <w:sz w:val="24"/>
                <w:szCs w:val="24"/>
              </w:rPr>
              <w:t xml:space="preserve"> ocena za pracę grupową – scenariusz zajęć</w:t>
            </w:r>
          </w:p>
        </w:tc>
        <w:tc>
          <w:tcPr>
            <w:tcW w:w="2117" w:type="dxa"/>
          </w:tcPr>
          <w:p w14:paraId="76A0904C" w14:textId="1C1E89AB" w:rsidR="007930C3" w:rsidRPr="00B1740B" w:rsidRDefault="007930C3" w:rsidP="007930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00F0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7930C3" w:rsidRPr="009C54AE" w14:paraId="6CB17010" w14:textId="77777777" w:rsidTr="00DF1793">
        <w:tc>
          <w:tcPr>
            <w:tcW w:w="1962" w:type="dxa"/>
          </w:tcPr>
          <w:p w14:paraId="5851FE68" w14:textId="53F985CF" w:rsidR="007930C3" w:rsidRPr="009C54AE" w:rsidRDefault="007930C3" w:rsidP="007930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14:paraId="5C99C474" w14:textId="5D0C1214" w:rsidR="007930C3" w:rsidRPr="00B1740B" w:rsidRDefault="007930C3" w:rsidP="007930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</w:tcPr>
          <w:p w14:paraId="12128CD5" w14:textId="015A9669" w:rsidR="007930C3" w:rsidRPr="00B1740B" w:rsidRDefault="007930C3" w:rsidP="007930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00F0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7930C3" w:rsidRPr="009C54AE" w14:paraId="2DFF2AAB" w14:textId="77777777" w:rsidTr="00DF1793">
        <w:tc>
          <w:tcPr>
            <w:tcW w:w="1962" w:type="dxa"/>
          </w:tcPr>
          <w:p w14:paraId="1CF866DD" w14:textId="3114C058" w:rsidR="007930C3" w:rsidRPr="009C54AE" w:rsidRDefault="007930C3" w:rsidP="007930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008EE0AA" w14:textId="28AED4F9" w:rsidR="007930C3" w:rsidRPr="00B1740B" w:rsidRDefault="007930C3" w:rsidP="007930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sz w:val="24"/>
                <w:szCs w:val="24"/>
              </w:rPr>
              <w:t>ćwiczenia praktyczne</w:t>
            </w:r>
          </w:p>
        </w:tc>
        <w:tc>
          <w:tcPr>
            <w:tcW w:w="2117" w:type="dxa"/>
          </w:tcPr>
          <w:p w14:paraId="044D8BF7" w14:textId="061BD219" w:rsidR="007930C3" w:rsidRPr="00B1740B" w:rsidRDefault="007930C3" w:rsidP="007930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00F0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7930C3" w:rsidRPr="009C54AE" w14:paraId="0E48CBC1" w14:textId="77777777" w:rsidTr="00DF1793">
        <w:tc>
          <w:tcPr>
            <w:tcW w:w="1962" w:type="dxa"/>
          </w:tcPr>
          <w:p w14:paraId="7A724C87" w14:textId="0F88E5B2" w:rsidR="007930C3" w:rsidRDefault="007930C3" w:rsidP="007930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0DEEC318" w14:textId="19E714DB" w:rsidR="007930C3" w:rsidRPr="00B1740B" w:rsidRDefault="007930C3" w:rsidP="007930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</w:tcPr>
          <w:p w14:paraId="1BBF205A" w14:textId="62B4B508" w:rsidR="007930C3" w:rsidRPr="00B1740B" w:rsidRDefault="007930C3" w:rsidP="007930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00F0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7930C3" w:rsidRPr="009C54AE" w14:paraId="5389FA8D" w14:textId="77777777" w:rsidTr="002A5239">
        <w:tc>
          <w:tcPr>
            <w:tcW w:w="1962" w:type="dxa"/>
          </w:tcPr>
          <w:p w14:paraId="49F653D9" w14:textId="11E08993" w:rsidR="007930C3" w:rsidRDefault="007930C3" w:rsidP="007930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441" w:type="dxa"/>
          </w:tcPr>
          <w:p w14:paraId="09FB9243" w14:textId="54F86B2C" w:rsidR="007930C3" w:rsidRPr="00B1740B" w:rsidRDefault="007930C3" w:rsidP="007930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</w:tcPr>
          <w:p w14:paraId="1326D36F" w14:textId="154A8C8B" w:rsidR="007930C3" w:rsidRPr="00B1740B" w:rsidRDefault="007930C3" w:rsidP="007930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01741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7930C3" w:rsidRPr="009C54AE" w14:paraId="42DC111A" w14:textId="77777777" w:rsidTr="002A5239">
        <w:tc>
          <w:tcPr>
            <w:tcW w:w="1962" w:type="dxa"/>
          </w:tcPr>
          <w:p w14:paraId="49FBCFF0" w14:textId="6E0A90CF" w:rsidR="007930C3" w:rsidRDefault="007930C3" w:rsidP="007930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5C64FD5B" w14:textId="3F0FFC00" w:rsidR="007930C3" w:rsidRPr="00B1740B" w:rsidRDefault="007930C3" w:rsidP="007930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</w:tcPr>
          <w:p w14:paraId="29587DBA" w14:textId="24AD2060" w:rsidR="007930C3" w:rsidRPr="00B1740B" w:rsidRDefault="007930C3" w:rsidP="007930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01741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14:paraId="2EBF3409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99B0C2" w14:textId="77777777" w:rsidR="00EB6355" w:rsidRPr="009C54AE" w:rsidRDefault="00EB635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3BFE2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09229E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5453248" w14:textId="77777777" w:rsidTr="5516D303">
        <w:tc>
          <w:tcPr>
            <w:tcW w:w="9670" w:type="dxa"/>
          </w:tcPr>
          <w:p w14:paraId="32F9F9E7" w14:textId="77777777" w:rsidR="00EB6355" w:rsidRPr="00621005" w:rsidRDefault="00EB6355" w:rsidP="00EB63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14:paraId="3AF4D801" w14:textId="77777777" w:rsidR="00EB6355" w:rsidRPr="00621005" w:rsidRDefault="00EB6355" w:rsidP="00EB63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kolokwium pisemne.</w:t>
            </w:r>
          </w:p>
          <w:p w14:paraId="5E0F63F8" w14:textId="77777777" w:rsidR="00EB6355" w:rsidRPr="00621005" w:rsidRDefault="00EB6355" w:rsidP="00EB63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90%-100% prawidłowych odpowiedzi – ocena bardzo dobra, </w:t>
            </w:r>
          </w:p>
          <w:p w14:paraId="0F7B177C" w14:textId="77777777" w:rsidR="00EB6355" w:rsidRPr="00621005" w:rsidRDefault="00EB6355" w:rsidP="00EB63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80%-89% prawidłowych odpowiedzi – ocena plus dobra, </w:t>
            </w:r>
          </w:p>
          <w:p w14:paraId="0040A33A" w14:textId="77777777" w:rsidR="00EB6355" w:rsidRPr="00621005" w:rsidRDefault="00EB6355" w:rsidP="00EB63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70%-79% prawidłowych odpowiedzi – ocena dobra, </w:t>
            </w:r>
          </w:p>
          <w:p w14:paraId="4AC29DDE" w14:textId="77777777" w:rsidR="00EB6355" w:rsidRPr="00621005" w:rsidRDefault="00EB6355" w:rsidP="00EB63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60%-69% prawidłowych odpowiedzi – ocena plus dostateczna; </w:t>
            </w:r>
          </w:p>
          <w:p w14:paraId="272F3787" w14:textId="77777777" w:rsidR="00EB6355" w:rsidRPr="00621005" w:rsidRDefault="00EB6355" w:rsidP="00EB63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50%-59% prawidłowych odpowiedzi – ocena dostateczna, </w:t>
            </w:r>
          </w:p>
          <w:p w14:paraId="5971EACB" w14:textId="77777777" w:rsidR="00EB6355" w:rsidRPr="00621005" w:rsidRDefault="00EB6355" w:rsidP="00EB63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49% i poniżej prawidłowych odpowiedzi – ocena niedostateczna.</w:t>
            </w:r>
          </w:p>
          <w:p w14:paraId="024942CB" w14:textId="77777777" w:rsidR="00EB6355" w:rsidRDefault="00EB6355" w:rsidP="00EB63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F941F71" w14:textId="75C92C1B" w:rsidR="00EB6355" w:rsidRDefault="00EB6355" w:rsidP="00EB63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 w:rsidR="007930C3" w:rsidRPr="007930C3"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573DB492" w14:textId="2C8744FC" w:rsidR="0085747A" w:rsidRPr="00AD76AE" w:rsidRDefault="0EA1AF1A" w:rsidP="5516D3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516D303">
              <w:rPr>
                <w:rFonts w:ascii="Corbel" w:hAnsi="Corbel"/>
                <w:b w:val="0"/>
                <w:smallCaps w:val="0"/>
              </w:rPr>
              <w:t>Aktywny udział w wykładach i ćwiczeniach, przygotowanie scenariusza zajęć muzycznych dla grupy przedszkolnej lub klasy I-III, prezentacja scenariusza w grupie studentów.</w:t>
            </w:r>
          </w:p>
        </w:tc>
      </w:tr>
    </w:tbl>
    <w:p w14:paraId="7AA6ED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020A4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651A2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DC3B58F" w14:textId="77777777" w:rsidTr="003E1941">
        <w:tc>
          <w:tcPr>
            <w:tcW w:w="4962" w:type="dxa"/>
            <w:vAlign w:val="center"/>
          </w:tcPr>
          <w:p w14:paraId="34D239C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00121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F3B4F60" w14:textId="77777777" w:rsidTr="0008769A">
        <w:tc>
          <w:tcPr>
            <w:tcW w:w="4962" w:type="dxa"/>
          </w:tcPr>
          <w:p w14:paraId="7818EC50" w14:textId="57DBCEB4" w:rsidR="0085747A" w:rsidRPr="009C54AE" w:rsidRDefault="00C61DC5" w:rsidP="003549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14:paraId="6F2EBDFC" w14:textId="54F8B1AD" w:rsidR="0085747A" w:rsidRPr="009C54AE" w:rsidRDefault="00AC5B20" w:rsidP="000876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14:paraId="1BE248E6" w14:textId="77777777" w:rsidTr="0008769A">
        <w:tc>
          <w:tcPr>
            <w:tcW w:w="4962" w:type="dxa"/>
          </w:tcPr>
          <w:p w14:paraId="5161063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2376A6F" w14:textId="54920966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  <w:vAlign w:val="center"/>
          </w:tcPr>
          <w:p w14:paraId="72FAD5A0" w14:textId="00BFCB3A" w:rsidR="00C61DC5" w:rsidRPr="009C54AE" w:rsidRDefault="00836BB1" w:rsidP="000876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101D05B6" w14:textId="77777777" w:rsidTr="00923D7D">
        <w:tc>
          <w:tcPr>
            <w:tcW w:w="4962" w:type="dxa"/>
          </w:tcPr>
          <w:p w14:paraId="5313571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CFCA2FB" w14:textId="476A8B48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14:paraId="5D77E599" w14:textId="77777777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8006499" w14:textId="36D0B8E8" w:rsidR="00C61DC5" w:rsidRPr="009C54AE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</w:tcPr>
          <w:p w14:paraId="658C1EF2" w14:textId="77777777" w:rsidR="00C61DC5" w:rsidRDefault="00C61DC5" w:rsidP="00DB35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9847DA" w14:textId="77777777" w:rsidR="00DC49AA" w:rsidRDefault="00DC49AA" w:rsidP="00DB35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DD4D52" w14:textId="507E8628" w:rsidR="00DC49AA" w:rsidRDefault="000246F2" w:rsidP="00DB35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  <w:p w14:paraId="45A99C75" w14:textId="3BFC4653" w:rsidR="00DC49AA" w:rsidRDefault="00AC5B20" w:rsidP="00DB35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21FFC41" w14:textId="5662D44E" w:rsidR="00DC49AA" w:rsidRPr="009C54AE" w:rsidRDefault="000246F2" w:rsidP="00DB35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14:paraId="75B52C5D" w14:textId="77777777" w:rsidTr="00923D7D">
        <w:tc>
          <w:tcPr>
            <w:tcW w:w="4962" w:type="dxa"/>
          </w:tcPr>
          <w:p w14:paraId="4470BE2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3BD05C" w14:textId="01CCBD22" w:rsidR="0085747A" w:rsidRPr="009C54AE" w:rsidRDefault="000246F2" w:rsidP="00DB35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679580FE" w14:textId="77777777" w:rsidTr="00923D7D">
        <w:tc>
          <w:tcPr>
            <w:tcW w:w="4962" w:type="dxa"/>
          </w:tcPr>
          <w:p w14:paraId="4273EEE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A135AF" w14:textId="0E9DD593" w:rsidR="0085747A" w:rsidRPr="009C54AE" w:rsidRDefault="00836BB1" w:rsidP="00DB35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D828B6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29F2C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53EE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6E7CF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616E866" w14:textId="77777777" w:rsidTr="0071620A">
        <w:trPr>
          <w:trHeight w:val="397"/>
        </w:trPr>
        <w:tc>
          <w:tcPr>
            <w:tcW w:w="3544" w:type="dxa"/>
          </w:tcPr>
          <w:p w14:paraId="6620F6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9B028B8" w14:textId="0222A7BD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85747A" w:rsidRPr="009C54AE" w14:paraId="772259C3" w14:textId="77777777" w:rsidTr="0071620A">
        <w:trPr>
          <w:trHeight w:val="397"/>
        </w:trPr>
        <w:tc>
          <w:tcPr>
            <w:tcW w:w="3544" w:type="dxa"/>
          </w:tcPr>
          <w:p w14:paraId="07DE447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F50734" w14:textId="23CEC1D1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7BDA820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BC227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81E3F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D4D1BB" w14:textId="77777777" w:rsidTr="0071620A">
        <w:trPr>
          <w:trHeight w:val="397"/>
        </w:trPr>
        <w:tc>
          <w:tcPr>
            <w:tcW w:w="7513" w:type="dxa"/>
          </w:tcPr>
          <w:p w14:paraId="4653DC71" w14:textId="3F314409" w:rsidR="0085747A" w:rsidRDefault="0085747A" w:rsidP="001751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BDEE9C6" w14:textId="77777777" w:rsidR="007E1CC4" w:rsidRPr="002141F0" w:rsidRDefault="007E1CC4" w:rsidP="0017511F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1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14:paraId="51BB0827" w14:textId="77777777" w:rsidR="007E1CC4" w:rsidRPr="002141F0" w:rsidRDefault="007E1CC4" w:rsidP="0017511F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lastRenderedPageBreak/>
              <w:t xml:space="preserve">2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14:paraId="0F3494FD" w14:textId="77777777" w:rsidR="007E1CC4" w:rsidRPr="002141F0" w:rsidRDefault="007E1CC4" w:rsidP="0017511F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3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14:paraId="6F447910" w14:textId="77777777" w:rsidR="007E1CC4" w:rsidRPr="002141F0" w:rsidRDefault="007E1CC4" w:rsidP="0017511F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4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14:paraId="30E53BC5" w14:textId="77777777" w:rsidR="007E1CC4" w:rsidRPr="002141F0" w:rsidRDefault="007E1CC4" w:rsidP="0017511F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Brzezińska R.,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i ruch w przedszkolu na cztery pory roku,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MAC Edukacja – Grupa Edukacyjna, Kielce 2011.</w:t>
            </w:r>
          </w:p>
          <w:p w14:paraId="6532D00D" w14:textId="77777777" w:rsidR="007E1CC4" w:rsidRPr="002141F0" w:rsidRDefault="007E1CC4" w:rsidP="0017511F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Burowska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Z.,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Współczesne systemy wychowania muzycznego,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WSiP, Warszawa 1976.</w:t>
            </w:r>
          </w:p>
          <w:p w14:paraId="69647A9B" w14:textId="77777777" w:rsidR="007E1CC4" w:rsidRPr="002141F0" w:rsidRDefault="007E1CC4" w:rsidP="0017511F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bookmarkStart w:id="0" w:name="sdfootnote10sym"/>
            <w:bookmarkEnd w:id="0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Lipska E., </w:t>
            </w: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Przychodzińska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M.,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Muzyka w nauczaniu początkowym. Metodyka,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WSiP, Warszawa 1991.</w:t>
            </w:r>
          </w:p>
          <w:p w14:paraId="4EC07E20" w14:textId="77777777" w:rsidR="007E1CC4" w:rsidRPr="002141F0" w:rsidRDefault="007E1CC4" w:rsidP="0017511F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Malko D.,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Metodyka wychowania muzycznego w przedszkolu,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WSiP, Warszawa 1988.</w:t>
            </w:r>
          </w:p>
          <w:p w14:paraId="49B36818" w14:textId="77777777" w:rsidR="007E1CC4" w:rsidRPr="002141F0" w:rsidRDefault="007E1CC4" w:rsidP="0017511F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Motyka W.,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Muzykowanie w przedszkolu. Teoria i praktyka,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Uniwersytetu Rzeszowskiego, Rzeszów 2015.</w:t>
            </w:r>
          </w:p>
          <w:p w14:paraId="02AD2BBA" w14:textId="77777777" w:rsidR="007E1CC4" w:rsidRPr="002141F0" w:rsidRDefault="007E1CC4" w:rsidP="0017511F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Podolska B.,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w przedszkolu. Metodyka,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Oficyna Wydawnicza „Impuls”, Kraków 2008.</w:t>
            </w:r>
          </w:p>
          <w:p w14:paraId="48732B3A" w14:textId="77777777" w:rsidR="007E1CC4" w:rsidRPr="002141F0" w:rsidRDefault="007E1CC4" w:rsidP="0017511F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Przychodzińska</w:t>
            </w:r>
            <w:proofErr w:type="spellEnd"/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 M.,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Wychowanie muzyczne – idee, treści, kierunki rozwoju, 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WSiP, Warszawa 1989.</w:t>
            </w:r>
          </w:p>
          <w:p w14:paraId="054E33CE" w14:textId="77777777" w:rsidR="007E1CC4" w:rsidRPr="002141F0" w:rsidRDefault="007E1CC4" w:rsidP="0017511F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Przychodzińska-Kaciczak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M.,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Dziecko i muzyka,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Nasza Księgarnia, Warszawa 1991.</w:t>
            </w:r>
          </w:p>
          <w:p w14:paraId="24262740" w14:textId="77777777" w:rsidR="007E1CC4" w:rsidRPr="002141F0" w:rsidRDefault="007E1CC4" w:rsidP="0017511F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Smoczyńska U.,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Kalendarz muzyczny w przedszkolu,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Pani Twardowska, Warszawa 2012.</w:t>
            </w:r>
          </w:p>
          <w:p w14:paraId="66BC8BAD" w14:textId="77777777" w:rsidR="007E1CC4" w:rsidRDefault="007E1CC4" w:rsidP="0017511F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>Smoczyńska-</w:t>
            </w: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Nachtman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U.,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dla dzieci,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WSiP, Warszawa 1992.</w:t>
            </w:r>
          </w:p>
          <w:p w14:paraId="7612C321" w14:textId="6A476C59" w:rsidR="007328D8" w:rsidRPr="007E1CC4" w:rsidRDefault="007E1CC4" w:rsidP="0017511F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7E1CC4">
              <w:rPr>
                <w:rFonts w:ascii="Corbel" w:hAnsi="Corbel" w:cstheme="minorHAnsi"/>
                <w:sz w:val="24"/>
                <w:szCs w:val="24"/>
              </w:rPr>
              <w:t>Smoczyńska-</w:t>
            </w:r>
            <w:proofErr w:type="spellStart"/>
            <w:r w:rsidRPr="007E1CC4">
              <w:rPr>
                <w:rFonts w:ascii="Corbel" w:hAnsi="Corbel" w:cstheme="minorHAnsi"/>
                <w:sz w:val="24"/>
                <w:szCs w:val="24"/>
              </w:rPr>
              <w:t>Nachtman</w:t>
            </w:r>
            <w:proofErr w:type="spellEnd"/>
            <w:r w:rsidRPr="007E1CC4">
              <w:rPr>
                <w:rFonts w:ascii="Corbel" w:hAnsi="Corbel" w:cstheme="minorHAnsi"/>
                <w:sz w:val="24"/>
                <w:szCs w:val="24"/>
              </w:rPr>
              <w:t xml:space="preserve"> U., </w:t>
            </w:r>
            <w:r w:rsidRPr="007E1CC4">
              <w:rPr>
                <w:rFonts w:ascii="Corbel" w:hAnsi="Corbel" w:cstheme="minorHAnsi"/>
                <w:i/>
                <w:sz w:val="24"/>
                <w:szCs w:val="24"/>
              </w:rPr>
              <w:t xml:space="preserve">Zabawy i ćwiczenia przy muzyce, </w:t>
            </w:r>
            <w:r w:rsidRPr="007E1CC4">
              <w:rPr>
                <w:rFonts w:ascii="Corbel" w:hAnsi="Corbel" w:cstheme="minorHAnsi"/>
                <w:sz w:val="24"/>
                <w:szCs w:val="24"/>
              </w:rPr>
              <w:t>Centralny Ośrodek Metodyki Upowszechniania Kultury, Warszawa 1982.</w:t>
            </w:r>
          </w:p>
        </w:tc>
      </w:tr>
      <w:tr w:rsidR="0085747A" w:rsidRPr="009C54AE" w14:paraId="495CB8C1" w14:textId="77777777" w:rsidTr="0071620A">
        <w:trPr>
          <w:trHeight w:val="397"/>
        </w:trPr>
        <w:tc>
          <w:tcPr>
            <w:tcW w:w="7513" w:type="dxa"/>
          </w:tcPr>
          <w:p w14:paraId="7CFB7601" w14:textId="77777777" w:rsidR="0085747A" w:rsidRPr="007328D8" w:rsidRDefault="0085747A" w:rsidP="001751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lastRenderedPageBreak/>
              <w:t xml:space="preserve">Literatura uzupełniająca: </w:t>
            </w:r>
          </w:p>
          <w:p w14:paraId="025D8AB4" w14:textId="77777777" w:rsidR="007E1CC4" w:rsidRPr="002141F0" w:rsidRDefault="007E1CC4" w:rsidP="0017511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>Jesienne nutki: scenariusze zajęć i zabaw muzycznych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, Wydawnictwo i Poligrafia „Iwanowski”, Płock 2001.</w:t>
            </w:r>
          </w:p>
          <w:p w14:paraId="599ECC18" w14:textId="77777777" w:rsidR="007E1CC4" w:rsidRPr="002141F0" w:rsidRDefault="007E1CC4" w:rsidP="0017511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>Letnie nutki: scenariusze zajęć i zabaw muzycznych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, Wydawnictwo i Poligrafia „Iwanowski”, Płock 2001.</w:t>
            </w:r>
          </w:p>
          <w:p w14:paraId="3C08911C" w14:textId="77777777" w:rsidR="007E1CC4" w:rsidRPr="002141F0" w:rsidRDefault="007E1CC4" w:rsidP="0017511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Wiosenne nutki: piosenki i scenariusze zajęć umuzykalniających dla przedszkoli,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Wydawnictwo i Poligrafia „Iwanowski”,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Płock 2000.</w:t>
            </w:r>
          </w:p>
          <w:p w14:paraId="2FB3A83A" w14:textId="77777777" w:rsidR="007E1CC4" w:rsidRPr="002141F0" w:rsidRDefault="007E1CC4" w:rsidP="0017511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>Zimowe nutki: scenariusze zajęć i zabaw muzycznych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, Wydawnictwo i Poligrafia „Iwanowski”, Płock 2002.</w:t>
            </w:r>
          </w:p>
          <w:p w14:paraId="1A4996BC" w14:textId="77777777" w:rsidR="007E1CC4" w:rsidRPr="007E1CC4" w:rsidRDefault="007E1CC4" w:rsidP="0017511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eastAsia="Times New Roman" w:hAnsi="Corbel" w:cstheme="minorHAnsi"/>
                <w:sz w:val="24"/>
                <w:szCs w:val="24"/>
                <w:lang w:eastAsia="pl-PL"/>
              </w:rPr>
              <w:t xml:space="preserve">Podolska B., </w:t>
            </w:r>
            <w:r w:rsidRPr="002141F0">
              <w:rPr>
                <w:rFonts w:ascii="Corbel" w:eastAsia="Times New Roman" w:hAnsi="Corbel" w:cstheme="minorHAnsi"/>
                <w:i/>
                <w:sz w:val="24"/>
                <w:szCs w:val="24"/>
                <w:lang w:eastAsia="pl-PL"/>
              </w:rPr>
              <w:t xml:space="preserve">Łatwe piosenki dla dzieci, </w:t>
            </w:r>
            <w:r w:rsidRPr="002141F0">
              <w:rPr>
                <w:rFonts w:ascii="Corbel" w:eastAsia="Times New Roman" w:hAnsi="Corbel" w:cstheme="minorHAnsi"/>
                <w:sz w:val="24"/>
                <w:szCs w:val="24"/>
                <w:lang w:eastAsia="pl-PL"/>
              </w:rPr>
              <w:t>Oficyna Wydawnicza „Impuls”, Kraków 2011.</w:t>
            </w:r>
          </w:p>
          <w:p w14:paraId="277EDFCE" w14:textId="14285FB9" w:rsidR="007328D8" w:rsidRPr="007E1CC4" w:rsidRDefault="007E1CC4" w:rsidP="0017511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7E1CC4">
              <w:rPr>
                <w:rFonts w:ascii="Corbel" w:hAnsi="Corbel" w:cstheme="minorHAnsi"/>
                <w:sz w:val="24"/>
                <w:szCs w:val="24"/>
              </w:rPr>
              <w:t xml:space="preserve">Zwolińska E., </w:t>
            </w:r>
            <w:r w:rsidRPr="007E1CC4">
              <w:rPr>
                <w:rFonts w:ascii="Corbel" w:hAnsi="Corbel" w:cstheme="minorHAnsi"/>
                <w:i/>
                <w:sz w:val="24"/>
                <w:szCs w:val="24"/>
              </w:rPr>
              <w:t xml:space="preserve">Muzyka w nauczaniu zintegrowanym, </w:t>
            </w:r>
            <w:r w:rsidRPr="007E1CC4">
              <w:rPr>
                <w:rFonts w:ascii="Corbel" w:hAnsi="Corbel" w:cstheme="minorHAnsi"/>
                <w:sz w:val="24"/>
                <w:szCs w:val="24"/>
              </w:rPr>
              <w:t>Wydawnictwo Akademii Bydgoskiej im. Kazimierza Wielkiego, Bydgoszcz 2002.</w:t>
            </w:r>
          </w:p>
        </w:tc>
      </w:tr>
    </w:tbl>
    <w:p w14:paraId="05289291" w14:textId="77777777" w:rsidR="0085747A" w:rsidRPr="009C54AE" w:rsidRDefault="0085747A" w:rsidP="00814742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008B7EF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92D61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7FF57" w14:textId="77777777" w:rsidR="007A5185" w:rsidRDefault="007A5185" w:rsidP="00C16ABF">
      <w:pPr>
        <w:spacing w:after="0" w:line="240" w:lineRule="auto"/>
      </w:pPr>
      <w:r>
        <w:separator/>
      </w:r>
    </w:p>
  </w:endnote>
  <w:endnote w:type="continuationSeparator" w:id="0">
    <w:p w14:paraId="4A51FCA9" w14:textId="77777777" w:rsidR="007A5185" w:rsidRDefault="007A518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8C829" w14:textId="77777777" w:rsidR="007A5185" w:rsidRDefault="007A5185" w:rsidP="00C16ABF">
      <w:pPr>
        <w:spacing w:after="0" w:line="240" w:lineRule="auto"/>
      </w:pPr>
      <w:r>
        <w:separator/>
      </w:r>
    </w:p>
  </w:footnote>
  <w:footnote w:type="continuationSeparator" w:id="0">
    <w:p w14:paraId="76A6DF1B" w14:textId="77777777" w:rsidR="007A5185" w:rsidRDefault="007A5185" w:rsidP="00C16ABF">
      <w:pPr>
        <w:spacing w:after="0" w:line="240" w:lineRule="auto"/>
      </w:pPr>
      <w:r>
        <w:continuationSeparator/>
      </w:r>
    </w:p>
  </w:footnote>
  <w:footnote w:id="1">
    <w:p w14:paraId="4B5B8EE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26682"/>
    <w:multiLevelType w:val="hybridMultilevel"/>
    <w:tmpl w:val="A4A2639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D6D2C"/>
    <w:multiLevelType w:val="hybridMultilevel"/>
    <w:tmpl w:val="E6F840E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8493986">
    <w:abstractNumId w:val="2"/>
  </w:num>
  <w:num w:numId="2" w16cid:durableId="286475043">
    <w:abstractNumId w:val="8"/>
  </w:num>
  <w:num w:numId="3" w16cid:durableId="576718585">
    <w:abstractNumId w:val="1"/>
  </w:num>
  <w:num w:numId="4" w16cid:durableId="1604000483">
    <w:abstractNumId w:val="9"/>
  </w:num>
  <w:num w:numId="5" w16cid:durableId="355546008">
    <w:abstractNumId w:val="11"/>
  </w:num>
  <w:num w:numId="6" w16cid:durableId="664671762">
    <w:abstractNumId w:val="7"/>
  </w:num>
  <w:num w:numId="7" w16cid:durableId="169830497">
    <w:abstractNumId w:val="3"/>
  </w:num>
  <w:num w:numId="8" w16cid:durableId="852262696">
    <w:abstractNumId w:val="4"/>
  </w:num>
  <w:num w:numId="9" w16cid:durableId="111094065">
    <w:abstractNumId w:val="6"/>
  </w:num>
  <w:num w:numId="10" w16cid:durableId="467863112">
    <w:abstractNumId w:val="5"/>
  </w:num>
  <w:num w:numId="11" w16cid:durableId="1746537243">
    <w:abstractNumId w:val="10"/>
  </w:num>
  <w:num w:numId="12" w16cid:durableId="38903653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1E2A"/>
    <w:rsid w:val="00002036"/>
    <w:rsid w:val="000048FD"/>
    <w:rsid w:val="000077B4"/>
    <w:rsid w:val="00015B8F"/>
    <w:rsid w:val="00022ECE"/>
    <w:rsid w:val="000246F2"/>
    <w:rsid w:val="00042A51"/>
    <w:rsid w:val="00042D2E"/>
    <w:rsid w:val="00044946"/>
    <w:rsid w:val="00044C82"/>
    <w:rsid w:val="00070ED6"/>
    <w:rsid w:val="000742DC"/>
    <w:rsid w:val="00084C12"/>
    <w:rsid w:val="0008769A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1CD5"/>
    <w:rsid w:val="000F1C57"/>
    <w:rsid w:val="000F22CC"/>
    <w:rsid w:val="000F45E6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1F"/>
    <w:rsid w:val="00176083"/>
    <w:rsid w:val="001770C7"/>
    <w:rsid w:val="001850A8"/>
    <w:rsid w:val="00192F37"/>
    <w:rsid w:val="001A70D2"/>
    <w:rsid w:val="001D657B"/>
    <w:rsid w:val="001D7B54"/>
    <w:rsid w:val="001E0209"/>
    <w:rsid w:val="001E41B5"/>
    <w:rsid w:val="001E6A4D"/>
    <w:rsid w:val="001F2CA2"/>
    <w:rsid w:val="002144C0"/>
    <w:rsid w:val="0022477D"/>
    <w:rsid w:val="002278A9"/>
    <w:rsid w:val="002336F9"/>
    <w:rsid w:val="0024028F"/>
    <w:rsid w:val="00243B17"/>
    <w:rsid w:val="00244ABC"/>
    <w:rsid w:val="0027557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0E06"/>
    <w:rsid w:val="00346FE9"/>
    <w:rsid w:val="0034759A"/>
    <w:rsid w:val="003503F6"/>
    <w:rsid w:val="003530DD"/>
    <w:rsid w:val="0035499F"/>
    <w:rsid w:val="00357766"/>
    <w:rsid w:val="00363F78"/>
    <w:rsid w:val="003A0A5B"/>
    <w:rsid w:val="003A1176"/>
    <w:rsid w:val="003C0BAE"/>
    <w:rsid w:val="003D18A9"/>
    <w:rsid w:val="003D6CE2"/>
    <w:rsid w:val="003E14AA"/>
    <w:rsid w:val="003E1941"/>
    <w:rsid w:val="003E2FE6"/>
    <w:rsid w:val="003E49D5"/>
    <w:rsid w:val="003F38C0"/>
    <w:rsid w:val="00414E3C"/>
    <w:rsid w:val="00420B0F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6363"/>
    <w:rsid w:val="004D5282"/>
    <w:rsid w:val="004E0F39"/>
    <w:rsid w:val="004F1551"/>
    <w:rsid w:val="004F55A3"/>
    <w:rsid w:val="0050496F"/>
    <w:rsid w:val="00513B6F"/>
    <w:rsid w:val="005143C6"/>
    <w:rsid w:val="0051738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A60"/>
    <w:rsid w:val="005E6E85"/>
    <w:rsid w:val="005F31D2"/>
    <w:rsid w:val="0061029B"/>
    <w:rsid w:val="0061490C"/>
    <w:rsid w:val="00617230"/>
    <w:rsid w:val="00621CE1"/>
    <w:rsid w:val="00627FC9"/>
    <w:rsid w:val="00647FA8"/>
    <w:rsid w:val="00650C5F"/>
    <w:rsid w:val="00654934"/>
    <w:rsid w:val="0065526A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28FD"/>
    <w:rsid w:val="00734608"/>
    <w:rsid w:val="00745302"/>
    <w:rsid w:val="007461D6"/>
    <w:rsid w:val="00746EC8"/>
    <w:rsid w:val="007541D3"/>
    <w:rsid w:val="00763BF1"/>
    <w:rsid w:val="00766FD4"/>
    <w:rsid w:val="0078168C"/>
    <w:rsid w:val="00783A7F"/>
    <w:rsid w:val="00787C2A"/>
    <w:rsid w:val="00790E27"/>
    <w:rsid w:val="007930C3"/>
    <w:rsid w:val="007A4022"/>
    <w:rsid w:val="007A5185"/>
    <w:rsid w:val="007A6E6E"/>
    <w:rsid w:val="007C235F"/>
    <w:rsid w:val="007C3299"/>
    <w:rsid w:val="007C3BCC"/>
    <w:rsid w:val="007C4546"/>
    <w:rsid w:val="007D6E56"/>
    <w:rsid w:val="007E1CC4"/>
    <w:rsid w:val="007F1652"/>
    <w:rsid w:val="007F4155"/>
    <w:rsid w:val="00814742"/>
    <w:rsid w:val="0081554D"/>
    <w:rsid w:val="0081707E"/>
    <w:rsid w:val="00836BB1"/>
    <w:rsid w:val="00836E4E"/>
    <w:rsid w:val="008449B3"/>
    <w:rsid w:val="0085052D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5203"/>
    <w:rsid w:val="008E64F4"/>
    <w:rsid w:val="008F12C9"/>
    <w:rsid w:val="008F6E29"/>
    <w:rsid w:val="00916188"/>
    <w:rsid w:val="00923D7D"/>
    <w:rsid w:val="00927909"/>
    <w:rsid w:val="009508DF"/>
    <w:rsid w:val="00950DAC"/>
    <w:rsid w:val="00954A07"/>
    <w:rsid w:val="00970A8C"/>
    <w:rsid w:val="00992512"/>
    <w:rsid w:val="00997F14"/>
    <w:rsid w:val="009A23C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2BF4"/>
    <w:rsid w:val="00A155EE"/>
    <w:rsid w:val="00A2245B"/>
    <w:rsid w:val="00A23F0D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5B20"/>
    <w:rsid w:val="00AD1146"/>
    <w:rsid w:val="00AD27D3"/>
    <w:rsid w:val="00AD66D6"/>
    <w:rsid w:val="00AD76AE"/>
    <w:rsid w:val="00AE1160"/>
    <w:rsid w:val="00AE203C"/>
    <w:rsid w:val="00AE2E74"/>
    <w:rsid w:val="00AE5FCB"/>
    <w:rsid w:val="00AF2C1E"/>
    <w:rsid w:val="00AF42ED"/>
    <w:rsid w:val="00B06142"/>
    <w:rsid w:val="00B135B1"/>
    <w:rsid w:val="00B1740B"/>
    <w:rsid w:val="00B3130B"/>
    <w:rsid w:val="00B40ADB"/>
    <w:rsid w:val="00B43B77"/>
    <w:rsid w:val="00B43E80"/>
    <w:rsid w:val="00B607DB"/>
    <w:rsid w:val="00B630F9"/>
    <w:rsid w:val="00B66529"/>
    <w:rsid w:val="00B75946"/>
    <w:rsid w:val="00B76321"/>
    <w:rsid w:val="00B8056E"/>
    <w:rsid w:val="00B819C8"/>
    <w:rsid w:val="00B82308"/>
    <w:rsid w:val="00B90885"/>
    <w:rsid w:val="00BA41A9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6EE"/>
    <w:rsid w:val="00C94B98"/>
    <w:rsid w:val="00CA2B96"/>
    <w:rsid w:val="00CA5089"/>
    <w:rsid w:val="00CB42CB"/>
    <w:rsid w:val="00CD6897"/>
    <w:rsid w:val="00CE1005"/>
    <w:rsid w:val="00CE5BAC"/>
    <w:rsid w:val="00CF25BE"/>
    <w:rsid w:val="00CF634F"/>
    <w:rsid w:val="00CF78ED"/>
    <w:rsid w:val="00D02B25"/>
    <w:rsid w:val="00D02EBA"/>
    <w:rsid w:val="00D17C3C"/>
    <w:rsid w:val="00D26B2C"/>
    <w:rsid w:val="00D352C9"/>
    <w:rsid w:val="00D425B2"/>
    <w:rsid w:val="00D428D6"/>
    <w:rsid w:val="00D44C78"/>
    <w:rsid w:val="00D552B2"/>
    <w:rsid w:val="00D608D1"/>
    <w:rsid w:val="00D74119"/>
    <w:rsid w:val="00D8075B"/>
    <w:rsid w:val="00D8678B"/>
    <w:rsid w:val="00D92A77"/>
    <w:rsid w:val="00DA2114"/>
    <w:rsid w:val="00DA6B79"/>
    <w:rsid w:val="00DB35DF"/>
    <w:rsid w:val="00DC49AA"/>
    <w:rsid w:val="00DC6A10"/>
    <w:rsid w:val="00DE09C0"/>
    <w:rsid w:val="00DE4019"/>
    <w:rsid w:val="00DE4A14"/>
    <w:rsid w:val="00DF320D"/>
    <w:rsid w:val="00DF71C8"/>
    <w:rsid w:val="00E04D8F"/>
    <w:rsid w:val="00E129B8"/>
    <w:rsid w:val="00E21E7D"/>
    <w:rsid w:val="00E22FBC"/>
    <w:rsid w:val="00E24BF5"/>
    <w:rsid w:val="00E25338"/>
    <w:rsid w:val="00E350D9"/>
    <w:rsid w:val="00E51E44"/>
    <w:rsid w:val="00E574C3"/>
    <w:rsid w:val="00E63348"/>
    <w:rsid w:val="00E73DF3"/>
    <w:rsid w:val="00E77E88"/>
    <w:rsid w:val="00E8107D"/>
    <w:rsid w:val="00E960BB"/>
    <w:rsid w:val="00EA2074"/>
    <w:rsid w:val="00EA4832"/>
    <w:rsid w:val="00EA4E9D"/>
    <w:rsid w:val="00EB6355"/>
    <w:rsid w:val="00EC4899"/>
    <w:rsid w:val="00ED03AB"/>
    <w:rsid w:val="00ED32D2"/>
    <w:rsid w:val="00EE32DE"/>
    <w:rsid w:val="00EE5457"/>
    <w:rsid w:val="00EE57C2"/>
    <w:rsid w:val="00F070AB"/>
    <w:rsid w:val="00F17567"/>
    <w:rsid w:val="00F27A7B"/>
    <w:rsid w:val="00F3370B"/>
    <w:rsid w:val="00F526AF"/>
    <w:rsid w:val="00F617C3"/>
    <w:rsid w:val="00F7066B"/>
    <w:rsid w:val="00F83997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69EAD23"/>
    <w:rsid w:val="0EA1AF1A"/>
    <w:rsid w:val="0F6C3F1C"/>
    <w:rsid w:val="11A56564"/>
    <w:rsid w:val="1B0C7737"/>
    <w:rsid w:val="1D29E3B3"/>
    <w:rsid w:val="25C3913F"/>
    <w:rsid w:val="266B3501"/>
    <w:rsid w:val="2DB3594D"/>
    <w:rsid w:val="378166FB"/>
    <w:rsid w:val="42DD4CB7"/>
    <w:rsid w:val="43CD9723"/>
    <w:rsid w:val="43F98C90"/>
    <w:rsid w:val="44060081"/>
    <w:rsid w:val="47E45D9E"/>
    <w:rsid w:val="485D2CC1"/>
    <w:rsid w:val="5516D303"/>
    <w:rsid w:val="588D7E0F"/>
    <w:rsid w:val="5B1235DE"/>
    <w:rsid w:val="5E64516B"/>
    <w:rsid w:val="615D465C"/>
    <w:rsid w:val="6BF8C99D"/>
    <w:rsid w:val="6EB56C2A"/>
    <w:rsid w:val="70329818"/>
    <w:rsid w:val="7D196A92"/>
    <w:rsid w:val="7DEC36A7"/>
    <w:rsid w:val="7EAE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0E73124F-69BD-41F9-BD2A-20A98A7AE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7E1CC4"/>
    <w:pPr>
      <w:spacing w:before="25" w:after="25" w:line="240" w:lineRule="auto"/>
    </w:pPr>
    <w:rPr>
      <w:rFonts w:ascii="Times New Roman" w:eastAsia="Times New Roman" w:hAnsi="Times New Roman"/>
      <w:sz w:val="15"/>
      <w:szCs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98269C-5C89-4154-BEA4-CA6F2D28E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C5FE74-5BE3-4BC2-B2EE-27BC5FEADC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493E0C-2E1F-48C3-A4C8-D6BAB5E484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003764-3145-4E63-8194-D8D67DC7F0C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1361</Words>
  <Characters>8168</Characters>
  <Application>Microsoft Office Word</Application>
  <DocSecurity>0</DocSecurity>
  <Lines>68</Lines>
  <Paragraphs>19</Paragraphs>
  <ScaleCrop>false</ScaleCrop>
  <Company>Hewlett-Packard Company</Company>
  <LinksUpToDate>false</LinksUpToDate>
  <CharactersWithSpaces>9510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14</cp:revision>
  <cp:lastPrinted>2019-02-06T12:12:00Z</cp:lastPrinted>
  <dcterms:created xsi:type="dcterms:W3CDTF">2021-10-18T11:40:00Z</dcterms:created>
  <dcterms:modified xsi:type="dcterms:W3CDTF">2025-10-12T13:07:00Z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